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39D" w:rsidRDefault="000E555D" w:rsidP="00607694">
      <w:pPr>
        <w:pStyle w:val="PM-Titel"/>
        <w:ind w:right="4162"/>
        <w:rPr>
          <w:sz w:val="22"/>
        </w:rPr>
      </w:pPr>
      <w:bookmarkStart w:id="0" w:name="_GoBack"/>
      <w:bookmarkEnd w:id="0"/>
      <w:r>
        <w:rPr>
          <w:noProof/>
          <w:sz w:val="22"/>
        </w:rPr>
        <w:drawing>
          <wp:inline distT="0" distB="0" distL="0" distR="0">
            <wp:extent cx="3762375" cy="2511050"/>
            <wp:effectExtent l="0" t="0" r="0" b="3810"/>
            <wp:docPr id="6" name="Grafik 6" descr="T:\Marketing-Kommunikation\Team PR\PR Tochter-Unternehmen\PR Alukon\PM_final\2016\PM 1603-F Alukon Insektenschutzratgeber\PM 1603-F Alukon Insektenschutzratgeber_Bil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PM_final\2016\PM 1603-F Alukon Insektenschutzratgeber\PM 1603-F Alukon Insektenschutzratgeber_Bild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1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919" w:rsidRPr="00CB158F" w:rsidRDefault="00F92919" w:rsidP="00607694">
      <w:pPr>
        <w:pStyle w:val="PM-Titel"/>
        <w:ind w:right="4162"/>
        <w:rPr>
          <w:b w:val="0"/>
          <w:sz w:val="22"/>
        </w:rPr>
      </w:pPr>
      <w:r>
        <w:rPr>
          <w:sz w:val="22"/>
        </w:rPr>
        <w:t xml:space="preserve">Bild 1: </w:t>
      </w:r>
      <w:r w:rsidR="00E77182">
        <w:rPr>
          <w:b w:val="0"/>
          <w:sz w:val="22"/>
        </w:rPr>
        <w:t>Um sich im Gebäude</w:t>
      </w:r>
      <w:r w:rsidR="006503AC">
        <w:rPr>
          <w:b w:val="0"/>
          <w:sz w:val="22"/>
        </w:rPr>
        <w:t>inneren vor Insekten und Ung</w:t>
      </w:r>
      <w:r w:rsidR="006503AC">
        <w:rPr>
          <w:b w:val="0"/>
          <w:sz w:val="22"/>
        </w:rPr>
        <w:t>e</w:t>
      </w:r>
      <w:r w:rsidR="006503AC">
        <w:rPr>
          <w:b w:val="0"/>
          <w:sz w:val="22"/>
        </w:rPr>
        <w:t xml:space="preserve">ziefer </w:t>
      </w:r>
      <w:r w:rsidR="001C0EE7">
        <w:rPr>
          <w:b w:val="0"/>
          <w:sz w:val="22"/>
        </w:rPr>
        <w:t xml:space="preserve">zu </w:t>
      </w:r>
      <w:r w:rsidR="006503AC">
        <w:rPr>
          <w:b w:val="0"/>
          <w:sz w:val="22"/>
        </w:rPr>
        <w:t>schützen</w:t>
      </w:r>
      <w:r w:rsidR="001C0EE7">
        <w:rPr>
          <w:b w:val="0"/>
          <w:sz w:val="22"/>
        </w:rPr>
        <w:t xml:space="preserve">, </w:t>
      </w:r>
      <w:r w:rsidR="00E77182">
        <w:rPr>
          <w:b w:val="0"/>
          <w:sz w:val="22"/>
        </w:rPr>
        <w:t xml:space="preserve">kommen </w:t>
      </w:r>
      <w:r w:rsidR="001C0EE7">
        <w:rPr>
          <w:b w:val="0"/>
          <w:sz w:val="22"/>
        </w:rPr>
        <w:t>als Alternative zu chemischen Mitteln</w:t>
      </w:r>
      <w:r w:rsidR="0092614D">
        <w:rPr>
          <w:b w:val="0"/>
          <w:sz w:val="22"/>
        </w:rPr>
        <w:t xml:space="preserve"> </w:t>
      </w:r>
      <w:r w:rsidR="001C0EE7">
        <w:rPr>
          <w:b w:val="0"/>
          <w:sz w:val="22"/>
        </w:rPr>
        <w:t xml:space="preserve">Insektenschutzlösungen für Fenster und Türen </w:t>
      </w:r>
      <w:r w:rsidR="00E77182">
        <w:rPr>
          <w:b w:val="0"/>
          <w:sz w:val="22"/>
        </w:rPr>
        <w:t xml:space="preserve">zum Einsatz. </w:t>
      </w:r>
      <w:r w:rsidR="005E5410">
        <w:rPr>
          <w:b w:val="0"/>
          <w:sz w:val="22"/>
        </w:rPr>
        <w:t>Alukon</w:t>
      </w:r>
      <w:r w:rsidR="005E3DDF">
        <w:rPr>
          <w:b w:val="0"/>
          <w:sz w:val="22"/>
        </w:rPr>
        <w:t>, Hersteller von Rolllä</w:t>
      </w:r>
      <w:r w:rsidR="005E5410">
        <w:rPr>
          <w:b w:val="0"/>
          <w:sz w:val="22"/>
        </w:rPr>
        <w:t>den, Rolltoren, Sonnen- und Insektenschutz</w:t>
      </w:r>
      <w:r w:rsidR="00E90D43">
        <w:rPr>
          <w:b w:val="0"/>
          <w:sz w:val="22"/>
        </w:rPr>
        <w:t>systemen</w:t>
      </w:r>
      <w:r w:rsidR="005E5410">
        <w:rPr>
          <w:b w:val="0"/>
          <w:sz w:val="22"/>
        </w:rPr>
        <w:t xml:space="preserve">, bietet </w:t>
      </w:r>
      <w:r w:rsidR="00E90D43">
        <w:rPr>
          <w:b w:val="0"/>
          <w:sz w:val="22"/>
        </w:rPr>
        <w:t xml:space="preserve">für </w:t>
      </w:r>
      <w:r w:rsidR="00A85CBD">
        <w:rPr>
          <w:b w:val="0"/>
          <w:sz w:val="22"/>
        </w:rPr>
        <w:t xml:space="preserve">die </w:t>
      </w:r>
      <w:r w:rsidR="00E90D43">
        <w:rPr>
          <w:b w:val="0"/>
          <w:sz w:val="22"/>
        </w:rPr>
        <w:t>verschiedene</w:t>
      </w:r>
      <w:r w:rsidR="00E77182">
        <w:rPr>
          <w:b w:val="0"/>
          <w:sz w:val="22"/>
        </w:rPr>
        <w:t>n</w:t>
      </w:r>
      <w:r w:rsidR="00E90D43">
        <w:rPr>
          <w:b w:val="0"/>
          <w:sz w:val="22"/>
        </w:rPr>
        <w:t xml:space="preserve"> Anwendungsbereiche passende Produktlösungen. </w:t>
      </w:r>
    </w:p>
    <w:p w:rsidR="004447EA" w:rsidRDefault="004447EA" w:rsidP="00607694">
      <w:pPr>
        <w:pStyle w:val="PM-Titel"/>
        <w:ind w:right="4162"/>
        <w:rPr>
          <w:sz w:val="22"/>
        </w:rPr>
      </w:pPr>
    </w:p>
    <w:p w:rsidR="00607694" w:rsidRPr="000E0D5A" w:rsidRDefault="000E2143" w:rsidP="00607694">
      <w:pPr>
        <w:pStyle w:val="PM-Titel"/>
        <w:ind w:right="4162"/>
        <w:rPr>
          <w:sz w:val="48"/>
          <w:szCs w:val="48"/>
        </w:rPr>
      </w:pPr>
      <w:r>
        <w:rPr>
          <w:sz w:val="22"/>
        </w:rPr>
        <w:t>Alukon Insektenschutzratgeber</w:t>
      </w:r>
      <w:r w:rsidR="006F21B0">
        <w:rPr>
          <w:sz w:val="22"/>
        </w:rPr>
        <w:t xml:space="preserve"> </w:t>
      </w:r>
      <w:r w:rsidR="00607694" w:rsidRPr="000E0D5A">
        <w:rPr>
          <w:sz w:val="48"/>
          <w:szCs w:val="48"/>
        </w:rPr>
        <w:t xml:space="preserve"> </w:t>
      </w:r>
      <w:r w:rsidR="00607694" w:rsidRPr="000E0D5A">
        <w:rPr>
          <w:sz w:val="48"/>
          <w:szCs w:val="48"/>
        </w:rPr>
        <w:br/>
      </w:r>
      <w:r w:rsidR="0092614D">
        <w:rPr>
          <w:szCs w:val="28"/>
        </w:rPr>
        <w:t>H</w:t>
      </w:r>
      <w:r w:rsidR="00AF1AFC">
        <w:rPr>
          <w:szCs w:val="28"/>
        </w:rPr>
        <w:t xml:space="preserve">ochwertige </w:t>
      </w:r>
      <w:r>
        <w:rPr>
          <w:szCs w:val="28"/>
        </w:rPr>
        <w:t>Lösungen</w:t>
      </w:r>
      <w:r w:rsidR="00390AAC">
        <w:rPr>
          <w:szCs w:val="28"/>
        </w:rPr>
        <w:t xml:space="preserve"> </w:t>
      </w:r>
      <w:r>
        <w:rPr>
          <w:szCs w:val="28"/>
        </w:rPr>
        <w:t>für jeden Anwe</w:t>
      </w:r>
      <w:r>
        <w:rPr>
          <w:szCs w:val="28"/>
        </w:rPr>
        <w:t>n</w:t>
      </w:r>
      <w:r>
        <w:rPr>
          <w:szCs w:val="28"/>
        </w:rPr>
        <w:t xml:space="preserve">dungsbereich </w:t>
      </w:r>
    </w:p>
    <w:p w:rsidR="00607694" w:rsidRDefault="000D75DA" w:rsidP="00607694">
      <w:pPr>
        <w:pStyle w:val="PM-Lead"/>
        <w:spacing w:before="120" w:after="0"/>
        <w:ind w:right="4162"/>
        <w:jc w:val="left"/>
      </w:pPr>
      <w:r>
        <w:t xml:space="preserve">Konradsreuth, März 2016. </w:t>
      </w:r>
      <w:r w:rsidR="00AC291B">
        <w:t xml:space="preserve">Mit dem Frühling </w:t>
      </w:r>
      <w:r w:rsidR="00A819B7">
        <w:t xml:space="preserve">beginnt </w:t>
      </w:r>
      <w:r w:rsidR="000273EB">
        <w:t>b</w:t>
      </w:r>
      <w:r w:rsidR="000273EB">
        <w:t>e</w:t>
      </w:r>
      <w:r w:rsidR="000273EB">
        <w:t xml:space="preserve">kanntlich </w:t>
      </w:r>
      <w:r w:rsidR="00A819B7">
        <w:t>die</w:t>
      </w:r>
      <w:r w:rsidR="00AC291B">
        <w:t xml:space="preserve"> Jahreszeit, in der man</w:t>
      </w:r>
      <w:r w:rsidR="00A819B7">
        <w:t xml:space="preserve"> auf der Terrasse oder dem Balkon die ersten warmen Sonnenstrahlen genießt und </w:t>
      </w:r>
      <w:r w:rsidR="000273EB">
        <w:t>bei geöffnetem</w:t>
      </w:r>
      <w:r w:rsidR="00A819B7">
        <w:t xml:space="preserve"> Fenster frische Luft ins I</w:t>
      </w:r>
      <w:r w:rsidR="00A819B7">
        <w:t>n</w:t>
      </w:r>
      <w:r w:rsidR="00A819B7">
        <w:t xml:space="preserve">nere lässt. Allerdings </w:t>
      </w:r>
      <w:r w:rsidR="000273EB">
        <w:t>fällt</w:t>
      </w:r>
      <w:r w:rsidR="00A819B7">
        <w:t xml:space="preserve"> </w:t>
      </w:r>
      <w:r w:rsidR="000273EB">
        <w:t>hiermit</w:t>
      </w:r>
      <w:r w:rsidR="00A819B7">
        <w:t xml:space="preserve"> auch der Startschuss für </w:t>
      </w:r>
      <w:r w:rsidR="00CD38C1">
        <w:t>die Hochphase der Insekten</w:t>
      </w:r>
      <w:r w:rsidR="00A819B7">
        <w:t xml:space="preserve">. </w:t>
      </w:r>
      <w:r w:rsidR="001B6A2E">
        <w:t>Um seine Partner aus Handel und Handwerk bei der Beratung ihrer Kunden zu unterstützen, informiert Alukon über</w:t>
      </w:r>
      <w:r w:rsidR="00340C08">
        <w:t xml:space="preserve"> verschiedene</w:t>
      </w:r>
      <w:r w:rsidR="001B6A2E">
        <w:t xml:space="preserve"> </w:t>
      </w:r>
      <w:r w:rsidR="00BD0934">
        <w:t>I</w:t>
      </w:r>
      <w:r w:rsidR="00BD0934">
        <w:t>n</w:t>
      </w:r>
      <w:r w:rsidR="00BD0934">
        <w:t>sektenschutzlösungen für jeden Anwendungsbereich.</w:t>
      </w:r>
      <w:r w:rsidR="001B6A2E">
        <w:t xml:space="preserve"> </w:t>
      </w:r>
    </w:p>
    <w:p w:rsidR="0028760C" w:rsidRDefault="00835181" w:rsidP="00607694">
      <w:pPr>
        <w:pStyle w:val="PM-Standard"/>
        <w:spacing w:before="120" w:after="0"/>
        <w:ind w:right="4162"/>
        <w:jc w:val="left"/>
      </w:pPr>
      <w:r>
        <w:t xml:space="preserve">Alukon </w:t>
      </w:r>
      <w:r w:rsidR="001B6A2E">
        <w:t>fertigt neben Rollläden, Rolltoren und Sonne</w:t>
      </w:r>
      <w:r w:rsidR="001B6A2E">
        <w:t>n</w:t>
      </w:r>
      <w:r w:rsidR="005018CA">
        <w:t xml:space="preserve">schutzsystemen, </w:t>
      </w:r>
      <w:r w:rsidR="001B6A2E">
        <w:t>hochwertige Insektenschutzlösun</w:t>
      </w:r>
      <w:r w:rsidR="00981818">
        <w:t>gen</w:t>
      </w:r>
      <w:r w:rsidR="001B6A2E">
        <w:t>.</w:t>
      </w:r>
      <w:r w:rsidR="00126BBE">
        <w:t xml:space="preserve"> </w:t>
      </w:r>
      <w:r w:rsidR="006E17C4">
        <w:t>Die</w:t>
      </w:r>
      <w:r w:rsidR="004A7179">
        <w:t xml:space="preserve"> Spannrahmen,</w:t>
      </w:r>
      <w:r w:rsidR="00BC1329">
        <w:t xml:space="preserve"> Rollos,</w:t>
      </w:r>
      <w:r w:rsidR="004A7179">
        <w:t xml:space="preserve"> </w:t>
      </w:r>
      <w:r w:rsidR="008F7BF6">
        <w:t xml:space="preserve">Türelemente </w:t>
      </w:r>
      <w:r w:rsidR="004A7179">
        <w:t>und Lichtschachtabd</w:t>
      </w:r>
      <w:r w:rsidR="004A7179">
        <w:t>e</w:t>
      </w:r>
      <w:r w:rsidR="004A7179">
        <w:t>ckungen von Alukon werden</w:t>
      </w:r>
      <w:r w:rsidR="006E17C4">
        <w:t xml:space="preserve"> aus stranggepressten Alumin</w:t>
      </w:r>
      <w:r w:rsidR="006E17C4">
        <w:t>i</w:t>
      </w:r>
      <w:r w:rsidR="006E17C4">
        <w:t xml:space="preserve">umprofilen und verschiedenen Gazen </w:t>
      </w:r>
      <w:r w:rsidR="004A7179">
        <w:t>gefertigt</w:t>
      </w:r>
      <w:r w:rsidR="002950F8">
        <w:t>,</w:t>
      </w:r>
      <w:r w:rsidR="004A7179">
        <w:t xml:space="preserve"> </w:t>
      </w:r>
      <w:r w:rsidR="00ED56AF">
        <w:t>wodurch sie besonders</w:t>
      </w:r>
      <w:r w:rsidR="004A7179">
        <w:t xml:space="preserve"> stabil</w:t>
      </w:r>
      <w:r w:rsidR="009907CF">
        <w:t>,</w:t>
      </w:r>
      <w:r w:rsidR="004A7179">
        <w:t xml:space="preserve"> </w:t>
      </w:r>
      <w:r w:rsidR="008D78A6">
        <w:t xml:space="preserve">witterungsbeständig </w:t>
      </w:r>
      <w:r w:rsidR="009907CF">
        <w:t xml:space="preserve">und leicht zu reinigen </w:t>
      </w:r>
      <w:r w:rsidR="008D78A6">
        <w:t>sind</w:t>
      </w:r>
      <w:r w:rsidR="0038638B">
        <w:t>.</w:t>
      </w:r>
      <w:r w:rsidR="00E371FB">
        <w:t xml:space="preserve"> </w:t>
      </w:r>
      <w:r w:rsidR="002950F8">
        <w:t>Als Komponenten- und Elementehersteller liefert Al</w:t>
      </w:r>
      <w:r w:rsidR="002950F8">
        <w:t>u</w:t>
      </w:r>
      <w:r w:rsidR="00FD1795">
        <w:t>kon</w:t>
      </w:r>
      <w:r w:rsidR="002532F7">
        <w:t xml:space="preserve"> </w:t>
      </w:r>
      <w:r w:rsidR="00716B99">
        <w:t>alle</w:t>
      </w:r>
      <w:r w:rsidR="002532F7">
        <w:t xml:space="preserve"> Insektenschutzprodukte</w:t>
      </w:r>
      <w:r w:rsidR="00A96F25">
        <w:t xml:space="preserve"> in</w:t>
      </w:r>
      <w:r w:rsidR="002950F8">
        <w:t xml:space="preserve"> fertig- und teilfertig ko</w:t>
      </w:r>
      <w:r w:rsidR="002950F8">
        <w:t>n</w:t>
      </w:r>
      <w:r w:rsidR="002950F8">
        <w:t>fektionierte</w:t>
      </w:r>
      <w:r w:rsidR="002532F7">
        <w:t>n</w:t>
      </w:r>
      <w:r w:rsidR="002950F8">
        <w:t xml:space="preserve"> Elemente</w:t>
      </w:r>
      <w:r w:rsidR="002532F7">
        <w:t>n</w:t>
      </w:r>
      <w:r w:rsidR="002950F8">
        <w:t xml:space="preserve"> </w:t>
      </w:r>
      <w:r w:rsidR="002532F7">
        <w:t>sowie</w:t>
      </w:r>
      <w:r w:rsidR="00A96F25">
        <w:t xml:space="preserve"> in</w:t>
      </w:r>
      <w:r w:rsidR="002950F8">
        <w:t xml:space="preserve"> einzelne</w:t>
      </w:r>
      <w:r w:rsidR="00A96F25">
        <w:t>n</w:t>
      </w:r>
      <w:r w:rsidR="002950F8">
        <w:t xml:space="preserve"> Systembauteile</w:t>
      </w:r>
      <w:r w:rsidR="00A96F25">
        <w:t xml:space="preserve">n aus. Zugunsten einer möglichst geringen Lagerhaltung für die Konfektionäre, </w:t>
      </w:r>
      <w:r w:rsidR="00117818">
        <w:t xml:space="preserve">deckt Alukon </w:t>
      </w:r>
      <w:r w:rsidR="00906179">
        <w:t xml:space="preserve">mit einer </w:t>
      </w:r>
      <w:r w:rsidR="00117818">
        <w:t xml:space="preserve">möglichst </w:t>
      </w:r>
      <w:r w:rsidR="00906179">
        <w:t xml:space="preserve">geringen Teilezahl </w:t>
      </w:r>
      <w:r w:rsidR="003120D1">
        <w:t xml:space="preserve">eine große Produktvielfalt </w:t>
      </w:r>
      <w:r w:rsidR="003D204F">
        <w:t>ab.</w:t>
      </w:r>
    </w:p>
    <w:p w:rsidR="00E23E58" w:rsidRDefault="00E23E58" w:rsidP="00607694">
      <w:pPr>
        <w:pStyle w:val="PM-Standard"/>
        <w:spacing w:before="120" w:after="0"/>
        <w:ind w:right="4162"/>
        <w:jc w:val="left"/>
        <w:rPr>
          <w:b/>
        </w:rPr>
      </w:pPr>
    </w:p>
    <w:p w:rsidR="00E23E58" w:rsidRDefault="00E23E58" w:rsidP="00607694">
      <w:pPr>
        <w:pStyle w:val="PM-Standard"/>
        <w:spacing w:before="120" w:after="0"/>
        <w:ind w:right="4162"/>
        <w:jc w:val="left"/>
        <w:rPr>
          <w:b/>
        </w:rPr>
      </w:pPr>
    </w:p>
    <w:p w:rsidR="0028760C" w:rsidRDefault="0028760C" w:rsidP="00607694">
      <w:pPr>
        <w:pStyle w:val="PM-Standard"/>
        <w:spacing w:before="120" w:after="0"/>
        <w:ind w:right="4162"/>
        <w:jc w:val="left"/>
        <w:rPr>
          <w:b/>
        </w:rPr>
      </w:pPr>
      <w:r>
        <w:rPr>
          <w:b/>
        </w:rPr>
        <w:lastRenderedPageBreak/>
        <w:t>Insektenschutz für Fenster</w:t>
      </w:r>
    </w:p>
    <w:p w:rsidR="006821FF" w:rsidRDefault="001B044B" w:rsidP="00607694">
      <w:pPr>
        <w:pStyle w:val="PM-Standard"/>
        <w:spacing w:before="120" w:after="0"/>
        <w:ind w:right="4162"/>
        <w:jc w:val="left"/>
      </w:pPr>
      <w:r>
        <w:t xml:space="preserve">In </w:t>
      </w:r>
      <w:r w:rsidR="00850DFB">
        <w:t>Neu- und Bestandsbauten</w:t>
      </w:r>
      <w:r w:rsidR="00BA6215">
        <w:t>,</w:t>
      </w:r>
      <w:r w:rsidR="00850DFB">
        <w:t xml:space="preserve"> die erstmalig mit </w:t>
      </w:r>
      <w:r w:rsidR="00B42741">
        <w:t>Sonne</w:t>
      </w:r>
      <w:r w:rsidR="00B42741">
        <w:t>n</w:t>
      </w:r>
      <w:r w:rsidR="00B42741">
        <w:t>schutzsystemen</w:t>
      </w:r>
      <w:r w:rsidR="00850DFB">
        <w:t xml:space="preserve"> ausgestattet werden, </w:t>
      </w:r>
      <w:r>
        <w:t xml:space="preserve">empfiehlt </w:t>
      </w:r>
      <w:r w:rsidR="00DF60A0">
        <w:t xml:space="preserve">sich </w:t>
      </w:r>
      <w:r w:rsidR="006410A6">
        <w:t xml:space="preserve">für Fenster </w:t>
      </w:r>
      <w:r>
        <w:t xml:space="preserve">ein </w:t>
      </w:r>
      <w:r w:rsidR="003A2E24">
        <w:t>integriertes</w:t>
      </w:r>
      <w:r>
        <w:t xml:space="preserve"> Insektenschutz</w:t>
      </w:r>
      <w:r w:rsidR="003A2E24">
        <w:t>rollo</w:t>
      </w:r>
      <w:r>
        <w:t xml:space="preserve">. </w:t>
      </w:r>
      <w:r w:rsidR="003A2E24">
        <w:t>Dieses wird d</w:t>
      </w:r>
      <w:r w:rsidR="003A2E24">
        <w:t>i</w:t>
      </w:r>
      <w:r w:rsidR="003A2E24">
        <w:t>rekt im Aufsatz- oder Vorbaukasten montiert und integriert sich somit unsichtbar in den ohnehin vorhan</w:t>
      </w:r>
      <w:r w:rsidR="00B42741">
        <w:t>denen Rolll</w:t>
      </w:r>
      <w:r w:rsidR="00B42741">
        <w:t>a</w:t>
      </w:r>
      <w:r w:rsidR="00B42741">
        <w:t>den</w:t>
      </w:r>
      <w:r w:rsidR="00F1353E">
        <w:t>- oder Raffstore</w:t>
      </w:r>
      <w:r w:rsidR="00B42741">
        <w:t>k</w:t>
      </w:r>
      <w:r w:rsidR="003A2E24">
        <w:t xml:space="preserve">asten. </w:t>
      </w:r>
      <w:r w:rsidR="008B6CBB">
        <w:t xml:space="preserve">Händler und Handwerker </w:t>
      </w:r>
      <w:r w:rsidR="001C0107">
        <w:t xml:space="preserve">sollten </w:t>
      </w:r>
      <w:r w:rsidR="008B6CBB">
        <w:t xml:space="preserve">ihre Kunden </w:t>
      </w:r>
      <w:r w:rsidR="001C0107">
        <w:t xml:space="preserve">daher </w:t>
      </w:r>
      <w:r w:rsidR="008B6CBB">
        <w:t xml:space="preserve">gleich zu Beginn der Planung auf die Möglichkeit </w:t>
      </w:r>
      <w:r w:rsidR="001C0107">
        <w:t xml:space="preserve">des integrierten Insektenschutzes </w:t>
      </w:r>
      <w:r w:rsidR="008B6CBB">
        <w:t xml:space="preserve">aufmerksam machen. </w:t>
      </w:r>
      <w:r w:rsidR="00E64224">
        <w:t>Bei Alukon können a</w:t>
      </w:r>
      <w:r w:rsidR="00A0707C">
        <w:t>lle Kastenvarianten</w:t>
      </w:r>
      <w:r w:rsidR="004A252E">
        <w:t xml:space="preserve"> </w:t>
      </w:r>
      <w:r w:rsidR="00A0707C">
        <w:t>mit dem integrierten Insektenschutzrollo ausgestattet und mit weit</w:t>
      </w:r>
      <w:r w:rsidR="00A0707C">
        <w:t>e</w:t>
      </w:r>
      <w:r w:rsidR="00A0707C">
        <w:t xml:space="preserve">ren </w:t>
      </w:r>
      <w:r w:rsidR="008D58F4">
        <w:t>Sonnenschutzbehängen</w:t>
      </w:r>
      <w:r w:rsidR="00A0707C">
        <w:t xml:space="preserve"> kombiniert werden</w:t>
      </w:r>
      <w:r w:rsidR="004A252E">
        <w:t xml:space="preserve"> und das im Vergleich zu anderen Herstellern bereits ab einer Kaste</w:t>
      </w:r>
      <w:r w:rsidR="004A252E">
        <w:t>n</w:t>
      </w:r>
      <w:r w:rsidR="004A252E">
        <w:t>größe von 138 mm</w:t>
      </w:r>
      <w:r w:rsidR="00A0707C">
        <w:t xml:space="preserve">. </w:t>
      </w:r>
      <w:r w:rsidR="00153E5A">
        <w:t xml:space="preserve">So haben </w:t>
      </w:r>
      <w:r w:rsidR="008C0168">
        <w:t>Kunden</w:t>
      </w:r>
      <w:r w:rsidR="00153E5A">
        <w:t xml:space="preserve"> die Möglichkeit, ve</w:t>
      </w:r>
      <w:r w:rsidR="00153E5A">
        <w:t>r</w:t>
      </w:r>
      <w:r w:rsidR="00153E5A">
        <w:t xml:space="preserve">schiedene, in einem Kasten integrierte Behänge je nach Bedarf flexibel zu nutzen. </w:t>
      </w:r>
    </w:p>
    <w:p w:rsidR="006821FF" w:rsidRDefault="004278E1" w:rsidP="00607694">
      <w:pPr>
        <w:pStyle w:val="PM-Standard"/>
        <w:spacing w:before="120" w:after="0"/>
        <w:ind w:right="4162"/>
        <w:jc w:val="left"/>
      </w:pPr>
      <w:r>
        <w:rPr>
          <w:noProof/>
          <w:color w:val="FF0000"/>
        </w:rPr>
        <w:drawing>
          <wp:inline distT="0" distB="0" distL="0" distR="0">
            <wp:extent cx="3641460" cy="2905125"/>
            <wp:effectExtent l="0" t="0" r="0" b="0"/>
            <wp:docPr id="12" name="Grafik 12" descr="T:\Marketing-Kommunikation\Team PR\PR Tochter-Unternehmen\PR Alukon\PM_final\2016\PM 1603-F Alukon Insektenschutzratgeber\PM 1603-F Alukon Insektenschutzratgeber_Bild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Marketing-Kommunikation\Team PR\PR Tochter-Unternehmen\PR Alukon\PM_final\2016\PM 1603-F Alukon Insektenschutzratgeber\PM 1603-F Alukon Insektenschutzratgeber_Bild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3"/>
                    <a:stretch/>
                  </pic:blipFill>
                  <pic:spPr bwMode="auto">
                    <a:xfrm>
                      <a:off x="0" y="0"/>
                      <a:ext cx="364146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9D7" w:rsidRDefault="00CD39D7" w:rsidP="00607694">
      <w:pPr>
        <w:pStyle w:val="PM-Standard"/>
        <w:spacing w:before="120" w:after="0"/>
        <w:ind w:right="4162"/>
        <w:jc w:val="left"/>
      </w:pPr>
    </w:p>
    <w:p w:rsidR="00E75D61" w:rsidRDefault="00C4157B" w:rsidP="00607694">
      <w:pPr>
        <w:pStyle w:val="PM-Standard"/>
        <w:spacing w:before="120" w:after="0"/>
        <w:ind w:right="4162"/>
        <w:jc w:val="left"/>
      </w:pPr>
      <w:r>
        <w:t xml:space="preserve">Sind </w:t>
      </w:r>
      <w:r w:rsidR="00AD29F6">
        <w:t>bestehende</w:t>
      </w:r>
      <w:r w:rsidR="004B7707">
        <w:t>, ohne Insektenschutz</w:t>
      </w:r>
      <w:r w:rsidR="00AD29F6">
        <w:t xml:space="preserve"> </w:t>
      </w:r>
      <w:r w:rsidR="00BE6F39">
        <w:t>ausgestattete</w:t>
      </w:r>
      <w:r w:rsidR="004B7707">
        <w:t xml:space="preserve"> </w:t>
      </w:r>
      <w:r>
        <w:t>Rolll</w:t>
      </w:r>
      <w:r>
        <w:t>a</w:t>
      </w:r>
      <w:r>
        <w:t>denkästen</w:t>
      </w:r>
      <w:r w:rsidR="00B358DD">
        <w:t xml:space="preserve"> bereits</w:t>
      </w:r>
      <w:r>
        <w:t xml:space="preserve"> vorhanden oder </w:t>
      </w:r>
      <w:r w:rsidR="009D01E6">
        <w:t>eine Ausstattung mit di</w:t>
      </w:r>
      <w:r w:rsidR="009D01E6">
        <w:t>e</w:t>
      </w:r>
      <w:r w:rsidR="009D01E6">
        <w:t xml:space="preserve">sen nicht vorgesehen, </w:t>
      </w:r>
      <w:r w:rsidR="00F45EDC">
        <w:t xml:space="preserve">können </w:t>
      </w:r>
      <w:r w:rsidR="000F7238">
        <w:t xml:space="preserve">Fachpartner </w:t>
      </w:r>
      <w:r>
        <w:t>ihren</w:t>
      </w:r>
      <w:r w:rsidR="000F7238">
        <w:t xml:space="preserve"> Kunden</w:t>
      </w:r>
      <w:r w:rsidR="00F45EDC">
        <w:t xml:space="preserve"> </w:t>
      </w:r>
      <w:r>
        <w:t xml:space="preserve">zwei Möglichkeiten zum Nachrüsten </w:t>
      </w:r>
      <w:r w:rsidR="00873731">
        <w:t>eines</w:t>
      </w:r>
      <w:r>
        <w:t xml:space="preserve"> Insekte</w:t>
      </w:r>
      <w:r>
        <w:t>n</w:t>
      </w:r>
      <w:r>
        <w:t>schutz</w:t>
      </w:r>
      <w:r w:rsidR="003036CE">
        <w:t xml:space="preserve">systems </w:t>
      </w:r>
      <w:r w:rsidR="00F45EDC">
        <w:t xml:space="preserve">aufzeigen: </w:t>
      </w:r>
      <w:r w:rsidR="009B59A5">
        <w:t xml:space="preserve">Bei </w:t>
      </w:r>
      <w:r w:rsidR="00C404B0">
        <w:t>Fenster</w:t>
      </w:r>
      <w:r w:rsidR="009B59A5">
        <w:t>n</w:t>
      </w:r>
      <w:r w:rsidR="00C404B0">
        <w:t xml:space="preserve">, die hauptsächlich zum Lüften geöffnet werden, </w:t>
      </w:r>
      <w:r w:rsidR="009B59A5">
        <w:t>kommen</w:t>
      </w:r>
      <w:r w:rsidR="001F3284">
        <w:t xml:space="preserve"> </w:t>
      </w:r>
      <w:r w:rsidR="009B59A5">
        <w:t>häufig</w:t>
      </w:r>
      <w:r w:rsidR="00C404B0">
        <w:t xml:space="preserve"> Spannrahmen </w:t>
      </w:r>
      <w:r w:rsidR="009B59A5">
        <w:t xml:space="preserve">zum Einsatz. </w:t>
      </w:r>
      <w:r w:rsidR="00D11C9C">
        <w:t>Diese werden ohne Bohren und ohne großen Aufwand mit Befestigungshaken oder Federstiften am Fen</w:t>
      </w:r>
      <w:r w:rsidR="00D11C9C">
        <w:t>s</w:t>
      </w:r>
      <w:r w:rsidR="00D11C9C">
        <w:t>ter montiert und kön</w:t>
      </w:r>
      <w:r w:rsidR="00AA0631">
        <w:t xml:space="preserve">nen jederzeit, </w:t>
      </w:r>
      <w:r w:rsidR="00B03203">
        <w:t>zum Beispiel zur Rein</w:t>
      </w:r>
      <w:r w:rsidR="00B03203">
        <w:t>i</w:t>
      </w:r>
      <w:r w:rsidR="00B03203">
        <w:t>gung des Fensters,</w:t>
      </w:r>
      <w:r w:rsidR="00D11C9C">
        <w:t xml:space="preserve"> herausgenommen werden.</w:t>
      </w:r>
      <w:r w:rsidR="001C5777">
        <w:t xml:space="preserve"> </w:t>
      </w:r>
      <w:r w:rsidR="00877B24">
        <w:t xml:space="preserve">Die </w:t>
      </w:r>
      <w:r w:rsidR="00542B2A">
        <w:t>Span</w:t>
      </w:r>
      <w:r w:rsidR="00542B2A">
        <w:t>n</w:t>
      </w:r>
      <w:r w:rsidR="00542B2A">
        <w:t>rahmen von Alukon sind für alle Fenstertypen geeignet</w:t>
      </w:r>
      <w:r w:rsidR="00467177">
        <w:t xml:space="preserve"> und durch die stranggepressten Aluminiumprofile besonders stabil</w:t>
      </w:r>
      <w:r w:rsidR="00B03203">
        <w:t xml:space="preserve">. </w:t>
      </w:r>
    </w:p>
    <w:p w:rsidR="00E75D61" w:rsidRDefault="00A80227" w:rsidP="004905F7">
      <w:pPr>
        <w:pStyle w:val="PM-Standard"/>
        <w:tabs>
          <w:tab w:val="left" w:pos="5954"/>
        </w:tabs>
        <w:spacing w:before="120" w:after="0"/>
        <w:ind w:right="4162"/>
        <w:jc w:val="left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3151025" cy="3343275"/>
            <wp:effectExtent l="0" t="0" r="0" b="0"/>
            <wp:docPr id="8" name="Grafik 8" descr="T:\Marketing-Kommunikation\Team PR\PR Tochter-Unternehmen\PR Alukon\PM_final\2016\PM 1603-F Alukon Insektenschutzratgeber\PM 1603-F Alukon Insektenschutzratgeber_Bild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PM_final\2016\PM 1603-F Alukon Insektenschutzratgeber\PM 1603-F Alukon Insektenschutzratgeber_Bild 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0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9D7" w:rsidRDefault="00CD39D7" w:rsidP="004905F7">
      <w:pPr>
        <w:pStyle w:val="PM-Standard"/>
        <w:tabs>
          <w:tab w:val="left" w:pos="5954"/>
          <w:tab w:val="left" w:pos="6096"/>
        </w:tabs>
        <w:spacing w:before="120" w:after="0"/>
        <w:ind w:right="4162"/>
        <w:jc w:val="left"/>
        <w:rPr>
          <w:color w:val="FF0000"/>
        </w:rPr>
      </w:pPr>
    </w:p>
    <w:p w:rsidR="00353891" w:rsidRDefault="007016E4" w:rsidP="00E33A45">
      <w:pPr>
        <w:pStyle w:val="PM-Standard"/>
        <w:tabs>
          <w:tab w:val="left" w:pos="5954"/>
        </w:tabs>
        <w:spacing w:before="120" w:after="0"/>
        <w:ind w:right="4162"/>
        <w:jc w:val="left"/>
      </w:pPr>
      <w:r>
        <w:t>Als Alternative zu Spannrahmen</w:t>
      </w:r>
      <w:r w:rsidR="0003357D">
        <w:t xml:space="preserve"> können speziell für die Nachrüstung geeignete Insektenschutzrollos eingesetzt we</w:t>
      </w:r>
      <w:r w:rsidR="0003357D">
        <w:t>r</w:t>
      </w:r>
      <w:r w:rsidR="0003357D">
        <w:t>den. Die</w:t>
      </w:r>
      <w:r w:rsidR="00F677DD">
        <w:t xml:space="preserve">se </w:t>
      </w:r>
      <w:r w:rsidR="0003357D">
        <w:t>befinden sich in einer – je nach Kundenwunsch – runden oder eckigen Kassette, in der sie vor Verschmutzung oder Beschädigung geschützt sind</w:t>
      </w:r>
      <w:r w:rsidR="00BC1E6F">
        <w:t xml:space="preserve">. Die Bedienung dieser Insektenschutzlösung erfolgt </w:t>
      </w:r>
      <w:r w:rsidR="00964E0C">
        <w:t xml:space="preserve">dabei </w:t>
      </w:r>
      <w:r w:rsidR="00BC1E6F">
        <w:t xml:space="preserve">wie bei einem Rollo: Beim Herunterziehen rastet das Insektenschutzrollo durch einen Schließmechanismus auf der Fensterbank ein </w:t>
      </w:r>
      <w:r w:rsidR="00432D9C">
        <w:t>und lässt sich durch einfaches K</w:t>
      </w:r>
      <w:r w:rsidR="00BC1E6F">
        <w:t xml:space="preserve">licken </w:t>
      </w:r>
      <w:r w:rsidR="00964E0C">
        <w:t>aus der Halterung</w:t>
      </w:r>
      <w:r w:rsidR="00BC1E6F">
        <w:t xml:space="preserve"> lösen. Eine Aufrollbremse </w:t>
      </w:r>
      <w:r w:rsidR="00964E0C">
        <w:t xml:space="preserve">verhindert ein Hochschlagen des Rollos und </w:t>
      </w:r>
      <w:r w:rsidR="00BC1E6F">
        <w:t>sorgt</w:t>
      </w:r>
      <w:r w:rsidR="00964E0C">
        <w:t xml:space="preserve"> somit</w:t>
      </w:r>
      <w:r w:rsidR="00BC1E6F">
        <w:t xml:space="preserve"> für </w:t>
      </w:r>
      <w:r w:rsidR="00797D5D">
        <w:t xml:space="preserve">kontrolliertes und </w:t>
      </w:r>
      <w:r w:rsidR="00964E0C">
        <w:t>g</w:t>
      </w:r>
      <w:r w:rsidR="00BC1E6F">
        <w:t>eräuscharmes Öff</w:t>
      </w:r>
      <w:r w:rsidR="00964E0C">
        <w:t>nen</w:t>
      </w:r>
      <w:r w:rsidR="00BC1E6F">
        <w:t>.</w:t>
      </w:r>
    </w:p>
    <w:p w:rsidR="00D25143" w:rsidRPr="00D25143" w:rsidRDefault="00482E76" w:rsidP="00607694">
      <w:pPr>
        <w:pStyle w:val="PM-Standard"/>
        <w:spacing w:before="120" w:after="0"/>
        <w:ind w:right="4162"/>
        <w:jc w:val="left"/>
        <w:rPr>
          <w:color w:val="FF0000"/>
        </w:rPr>
      </w:pPr>
      <w:r>
        <w:rPr>
          <w:noProof/>
        </w:rPr>
        <w:drawing>
          <wp:inline distT="0" distB="0" distL="0" distR="0" wp14:anchorId="04E5658F" wp14:editId="6F75D56B">
            <wp:extent cx="3238500" cy="2718799"/>
            <wp:effectExtent l="0" t="0" r="0" b="5715"/>
            <wp:docPr id="3" name="Grafik 3" descr="T:\Marketing-Kommunikation\Team PR\PR Tochter-Unternehmen\PR Alukon\PM_final\2016\PM 1603-F Alukon Insektenschutzratgeber\Rollo-IMG_1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PM_final\2016\PM 1603-F Alukon Insektenschutzratgeber\Rollo-IMG_11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906" cy="2729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E06" w:rsidRDefault="00526E06" w:rsidP="00607694">
      <w:pPr>
        <w:pStyle w:val="PM-Standard"/>
        <w:spacing w:before="120" w:after="0"/>
        <w:ind w:right="4162"/>
        <w:jc w:val="left"/>
        <w:rPr>
          <w:b/>
        </w:rPr>
      </w:pPr>
    </w:p>
    <w:p w:rsidR="00A155C1" w:rsidRDefault="00A155C1" w:rsidP="00607694">
      <w:pPr>
        <w:pStyle w:val="PM-Standard"/>
        <w:spacing w:before="120" w:after="0"/>
        <w:ind w:right="4162"/>
        <w:jc w:val="left"/>
        <w:rPr>
          <w:b/>
        </w:rPr>
      </w:pPr>
      <w:r>
        <w:rPr>
          <w:b/>
        </w:rPr>
        <w:lastRenderedPageBreak/>
        <w:t>Insektenschutz für Balkon- und Te</w:t>
      </w:r>
      <w:r w:rsidR="0007540C">
        <w:rPr>
          <w:b/>
        </w:rPr>
        <w:t>r</w:t>
      </w:r>
      <w:r>
        <w:rPr>
          <w:b/>
        </w:rPr>
        <w:t>rassentüren</w:t>
      </w:r>
    </w:p>
    <w:p w:rsidR="007E7F95" w:rsidRDefault="000C6139" w:rsidP="00607694">
      <w:pPr>
        <w:pStyle w:val="PM-Standard"/>
        <w:spacing w:before="120" w:after="0"/>
        <w:ind w:right="4162"/>
        <w:jc w:val="left"/>
      </w:pPr>
      <w:r>
        <w:t>Um Kunden bei der Wahl des</w:t>
      </w:r>
      <w:r w:rsidR="00B56A9F">
        <w:t xml:space="preserve"> richtigen Insektenschutzel</w:t>
      </w:r>
      <w:r w:rsidR="00B56A9F">
        <w:t>e</w:t>
      </w:r>
      <w:r w:rsidR="00B56A9F">
        <w:t xml:space="preserve">ments für ihre Balkon- und Terrassentüren </w:t>
      </w:r>
      <w:r w:rsidR="00BE65EC">
        <w:t>unterstützen</w:t>
      </w:r>
      <w:r w:rsidR="00A939D6">
        <w:t xml:space="preserve"> zu können</w:t>
      </w:r>
      <w:r w:rsidR="00B56A9F">
        <w:t xml:space="preserve">, kommt es für Händler und Handwerker maßgeblich auf die jeweilige Einbausituation, die Größe des Fensters </w:t>
      </w:r>
      <w:r w:rsidR="00CF16B4">
        <w:t>sowie die</w:t>
      </w:r>
      <w:r w:rsidR="00AD19F7">
        <w:t xml:space="preserve"> des Außen</w:t>
      </w:r>
      <w:r w:rsidR="002876E5">
        <w:t>- und Innen</w:t>
      </w:r>
      <w:r w:rsidR="00AD19F7">
        <w:t xml:space="preserve">bereichs </w:t>
      </w:r>
      <w:r w:rsidR="00CF16B4">
        <w:t>und</w:t>
      </w:r>
      <w:r w:rsidR="00B56A9F">
        <w:t xml:space="preserve"> </w:t>
      </w:r>
      <w:r w:rsidR="00AD19F7">
        <w:t xml:space="preserve">auf </w:t>
      </w:r>
      <w:r w:rsidR="00B56A9F">
        <w:t xml:space="preserve">die </w:t>
      </w:r>
      <w:r w:rsidR="00AD19F7">
        <w:t xml:space="preserve">Art der Nutzung an. </w:t>
      </w:r>
    </w:p>
    <w:p w:rsidR="002070A3" w:rsidRDefault="00AA2BA6" w:rsidP="00607694">
      <w:pPr>
        <w:pStyle w:val="PM-Standard"/>
        <w:spacing w:before="120" w:after="0"/>
        <w:ind w:right="4162"/>
        <w:jc w:val="left"/>
      </w:pPr>
      <w:r>
        <w:t xml:space="preserve">Bei </w:t>
      </w:r>
      <w:r w:rsidR="00A939D6">
        <w:t xml:space="preserve">besonders </w:t>
      </w:r>
      <w:r>
        <w:t>großen Fensteröffnungen</w:t>
      </w:r>
      <w:r w:rsidR="00A939D6">
        <w:t xml:space="preserve">, wie </w:t>
      </w:r>
      <w:r w:rsidR="00B001E2">
        <w:t xml:space="preserve">zum Beispiel </w:t>
      </w:r>
      <w:r w:rsidR="00A939D6">
        <w:t xml:space="preserve">in Wintergärten, </w:t>
      </w:r>
      <w:r w:rsidR="00CE5AAF">
        <w:t xml:space="preserve">kommen </w:t>
      </w:r>
      <w:r w:rsidR="0099510B">
        <w:t xml:space="preserve">als Insektenschutzlösung </w:t>
      </w:r>
      <w:r w:rsidR="00CE5AAF">
        <w:t>häufig</w:t>
      </w:r>
      <w:r w:rsidR="00EB795D">
        <w:t xml:space="preserve"> </w:t>
      </w:r>
      <w:r w:rsidR="002125BF">
        <w:t>Schiebetüranlagen</w:t>
      </w:r>
      <w:r w:rsidR="00CE5AAF">
        <w:t xml:space="preserve"> zum Einsatz</w:t>
      </w:r>
      <w:r w:rsidR="00FC5854">
        <w:t xml:space="preserve">. Diese werden bei Alukon </w:t>
      </w:r>
      <w:r w:rsidR="0068441A">
        <w:t xml:space="preserve">für eine </w:t>
      </w:r>
      <w:r w:rsidR="00267A6B">
        <w:t xml:space="preserve">bessere Durchsicht und eine </w:t>
      </w:r>
      <w:r w:rsidR="0068441A">
        <w:t xml:space="preserve">großzügigere Ansicht </w:t>
      </w:r>
      <w:r w:rsidR="00DE2630">
        <w:t>des Elements</w:t>
      </w:r>
      <w:r w:rsidR="00176F1E">
        <w:t xml:space="preserve"> ohne Quersprosse gefertigt. </w:t>
      </w:r>
      <w:r w:rsidR="00D919F0">
        <w:t>O</w:t>
      </w:r>
      <w:r w:rsidR="00E01EB4">
        <w:t xml:space="preserve">hne </w:t>
      </w:r>
      <w:r w:rsidR="007261AE">
        <w:t>beim Öf</w:t>
      </w:r>
      <w:r w:rsidR="007261AE">
        <w:t>f</w:t>
      </w:r>
      <w:r w:rsidR="007261AE">
        <w:t>nen oder Schließen auszuschwenken,</w:t>
      </w:r>
      <w:r w:rsidR="00E01EB4">
        <w:t xml:space="preserve"> sind sie in der A</w:t>
      </w:r>
      <w:r w:rsidR="00E01EB4">
        <w:t>n</w:t>
      </w:r>
      <w:r w:rsidR="00E01EB4">
        <w:t>wendung besonders platzsparend und dadurch auch für Durchgänge zu kleineren Balkonen und Terrassen geeignet.</w:t>
      </w:r>
      <w:r w:rsidR="0099510B">
        <w:t xml:space="preserve"> </w:t>
      </w:r>
      <w:r w:rsidR="007261AE">
        <w:t xml:space="preserve">Die Führung der Insektenschutzschiebetüren ist </w:t>
      </w:r>
      <w:r w:rsidR="00ED1AD8">
        <w:t xml:space="preserve">dabei </w:t>
      </w:r>
      <w:r w:rsidR="007261AE">
        <w:t>s</w:t>
      </w:r>
      <w:r w:rsidR="007261AE">
        <w:t>o</w:t>
      </w:r>
      <w:r w:rsidR="007261AE">
        <w:t>wohl unten als auch</w:t>
      </w:r>
      <w:r w:rsidR="00D21BA1">
        <w:t xml:space="preserve"> für barrierefreie Durchgänge</w:t>
      </w:r>
      <w:r w:rsidR="007261AE">
        <w:t xml:space="preserve"> oben mö</w:t>
      </w:r>
      <w:r w:rsidR="007261AE">
        <w:t>g</w:t>
      </w:r>
      <w:r w:rsidR="007261AE">
        <w:t>lich</w:t>
      </w:r>
      <w:r w:rsidR="00D21BA1">
        <w:t>.</w:t>
      </w:r>
      <w:r w:rsidR="007261AE">
        <w:t xml:space="preserve"> </w:t>
      </w:r>
      <w:r w:rsidR="00404BE6">
        <w:t>Ein</w:t>
      </w:r>
      <w:r w:rsidR="007F3050">
        <w:t xml:space="preserve"> </w:t>
      </w:r>
      <w:proofErr w:type="spellStart"/>
      <w:r w:rsidR="007F3050">
        <w:t>SoftClose</w:t>
      </w:r>
      <w:proofErr w:type="spellEnd"/>
      <w:r w:rsidR="007F3050">
        <w:t xml:space="preserve"> Schließmechanismus</w:t>
      </w:r>
      <w:r w:rsidR="00694719">
        <w:t xml:space="preserve"> </w:t>
      </w:r>
      <w:r w:rsidR="00404BE6">
        <w:t xml:space="preserve">sorgt </w:t>
      </w:r>
      <w:r w:rsidR="00694719">
        <w:t>auch bei di</w:t>
      </w:r>
      <w:r w:rsidR="00694719">
        <w:t>e</w:t>
      </w:r>
      <w:r w:rsidR="00694719">
        <w:t>ser Lösung</w:t>
      </w:r>
      <w:r w:rsidR="007F3050">
        <w:t xml:space="preserve"> </w:t>
      </w:r>
      <w:r w:rsidR="00622408">
        <w:t>für</w:t>
      </w:r>
      <w:r w:rsidR="00404BE6">
        <w:t xml:space="preserve"> ein</w:t>
      </w:r>
      <w:r w:rsidR="007F3050">
        <w:t xml:space="preserve"> geräuscharme</w:t>
      </w:r>
      <w:r w:rsidR="00AA36F2">
        <w:t>s</w:t>
      </w:r>
      <w:r w:rsidR="007F3050">
        <w:t xml:space="preserve"> und leichte</w:t>
      </w:r>
      <w:r w:rsidR="00AA36F2">
        <w:t>s Öffnen und Schließen.</w:t>
      </w:r>
      <w:r w:rsidR="0045631C">
        <w:t xml:space="preserve"> </w:t>
      </w:r>
      <w:r w:rsidR="00AA36F2">
        <w:t xml:space="preserve"> </w:t>
      </w:r>
      <w:r w:rsidR="007F3050">
        <w:t xml:space="preserve">  </w:t>
      </w:r>
    </w:p>
    <w:p w:rsidR="00DF0441" w:rsidRDefault="007C760B" w:rsidP="0005639B">
      <w:pPr>
        <w:pStyle w:val="PM-Standard"/>
        <w:spacing w:before="120" w:after="0"/>
        <w:ind w:right="4162"/>
        <w:jc w:val="left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3590925" cy="3126719"/>
            <wp:effectExtent l="0" t="0" r="0" b="0"/>
            <wp:docPr id="10" name="Grafik 10" descr="T:\Marketing-Kommunikation\Team PR\PR Tochter-Unternehmen\PR Alukon\PM_final\2016\PM 1603-F Alukon Insektenschutzratgeber\PM 1603-F Alukon Insektenschutzratgeber_Bild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Marketing-Kommunikation\Team PR\PR Tochter-Unternehmen\PR Alukon\PM_final\2016\PM 1603-F Alukon Insektenschutzratgeber\PM 1603-F Alukon Insektenschutzratgeber_Bild 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103" cy="313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111" w:rsidRDefault="009F3111" w:rsidP="0005639B">
      <w:pPr>
        <w:pStyle w:val="PM-Standard"/>
        <w:spacing w:before="120" w:after="0"/>
        <w:ind w:right="4162"/>
        <w:jc w:val="left"/>
      </w:pPr>
    </w:p>
    <w:p w:rsidR="008A62B4" w:rsidRDefault="00266F16" w:rsidP="0005639B">
      <w:pPr>
        <w:pStyle w:val="PM-Standard"/>
        <w:spacing w:before="120" w:after="0"/>
        <w:ind w:right="4162"/>
        <w:jc w:val="left"/>
      </w:pPr>
      <w:r>
        <w:t>Als</w:t>
      </w:r>
      <w:r w:rsidR="00882740">
        <w:t xml:space="preserve"> Alternative zu Schiebetüren</w:t>
      </w:r>
      <w:r>
        <w:t xml:space="preserve"> oder bei kleineren Durc</w:t>
      </w:r>
      <w:r>
        <w:t>h</w:t>
      </w:r>
      <w:r>
        <w:t>gängen können Fachpartner ihren Kunden Plisseetüren a</w:t>
      </w:r>
      <w:r>
        <w:t>n</w:t>
      </w:r>
      <w:r>
        <w:t xml:space="preserve">bieten. </w:t>
      </w:r>
      <w:r w:rsidR="005F29A9">
        <w:t>Diese Insektenschutzlösung ist</w:t>
      </w:r>
      <w:r w:rsidR="008804B2">
        <w:t xml:space="preserve"> für jede Einbausitu</w:t>
      </w:r>
      <w:r w:rsidR="008804B2">
        <w:t>a</w:t>
      </w:r>
      <w:r w:rsidR="008804B2">
        <w:t xml:space="preserve">tion und alle Durchgangsgrößen geeignet und wie die </w:t>
      </w:r>
      <w:r w:rsidR="00E30987">
        <w:t>Schiebetürelemente</w:t>
      </w:r>
      <w:r w:rsidR="008804B2">
        <w:t xml:space="preserve"> </w:t>
      </w:r>
      <w:r w:rsidR="00B507D7">
        <w:t xml:space="preserve">ohne </w:t>
      </w:r>
      <w:r w:rsidR="001847B1">
        <w:t xml:space="preserve">einen </w:t>
      </w:r>
      <w:r w:rsidR="00B507D7">
        <w:t xml:space="preserve">Schwenkbereich </w:t>
      </w:r>
      <w:r w:rsidR="008804B2">
        <w:t xml:space="preserve">besonders platzsparend. </w:t>
      </w:r>
      <w:r w:rsidR="005F29A9">
        <w:t>Die Montage der Plisseetüren erfolgt durch ein Stecksystem im umlaufenden Rahmen besonders schnell und einfach. Im geöffneten Zustand verschwindet</w:t>
      </w:r>
      <w:r w:rsidR="000B0088">
        <w:t xml:space="preserve"> die gefa</w:t>
      </w:r>
      <w:r w:rsidR="000B0088">
        <w:t>l</w:t>
      </w:r>
      <w:r w:rsidR="000B0088">
        <w:t>tete Gaze der</w:t>
      </w:r>
      <w:r w:rsidR="005F29A9">
        <w:t xml:space="preserve"> Plisseetür </w:t>
      </w:r>
      <w:r w:rsidR="000B0088">
        <w:t>komplett im</w:t>
      </w:r>
      <w:r w:rsidR="005F29A9">
        <w:t xml:space="preserve"> seitli</w:t>
      </w:r>
      <w:r w:rsidR="007A06B3">
        <w:t>chen Montag</w:t>
      </w:r>
      <w:r w:rsidR="007A06B3">
        <w:t>e</w:t>
      </w:r>
      <w:r w:rsidR="007A06B3">
        <w:lastRenderedPageBreak/>
        <w:t>r</w:t>
      </w:r>
      <w:r w:rsidR="005F29A9">
        <w:t xml:space="preserve">ahmen </w:t>
      </w:r>
      <w:r w:rsidR="007A06B3">
        <w:t xml:space="preserve">und </w:t>
      </w:r>
      <w:r w:rsidR="003F6A29">
        <w:t>gewährt</w:t>
      </w:r>
      <w:r w:rsidR="007A06B3">
        <w:t xml:space="preserve"> </w:t>
      </w:r>
      <w:r w:rsidR="00145D4F">
        <w:t xml:space="preserve">dabei </w:t>
      </w:r>
      <w:r w:rsidR="007A06B3">
        <w:t>als ein</w:t>
      </w:r>
      <w:r w:rsidR="00E30987">
        <w:t>z</w:t>
      </w:r>
      <w:r w:rsidR="007A06B3">
        <w:t xml:space="preserve">ige </w:t>
      </w:r>
      <w:r w:rsidR="001F23C5">
        <w:t>Insektenschutzlösung</w:t>
      </w:r>
      <w:r w:rsidR="008A62B4">
        <w:t xml:space="preserve"> </w:t>
      </w:r>
      <w:r w:rsidR="007A06B3">
        <w:t xml:space="preserve">die volle Durchgangsbreite. </w:t>
      </w:r>
    </w:p>
    <w:p w:rsidR="007D5A73" w:rsidRDefault="007C760B" w:rsidP="0005639B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>
            <wp:extent cx="3467165" cy="3190875"/>
            <wp:effectExtent l="0" t="0" r="0" b="0"/>
            <wp:docPr id="11" name="Grafik 11" descr="T:\Marketing-Kommunikation\Team PR\PR Tochter-Unternehmen\PR Alukon\PM_final\2016\PM 1603-F Alukon Insektenschutzratgeber\PM 1603-F Alukon Insektenschutzratgeber_Bild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Marketing-Kommunikation\Team PR\PR Tochter-Unternehmen\PR Alukon\PM_final\2016\PM 1603-F Alukon Insektenschutzratgeber\PM 1603-F Alukon Insektenschutzratgeber_Bild 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6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F63" w:rsidRDefault="00EB5F63" w:rsidP="0005639B">
      <w:pPr>
        <w:pStyle w:val="PM-Standard"/>
        <w:spacing w:before="120" w:after="0"/>
        <w:ind w:right="4162"/>
        <w:jc w:val="left"/>
        <w:rPr>
          <w:b/>
        </w:rPr>
      </w:pPr>
    </w:p>
    <w:p w:rsidR="00EB5F63" w:rsidRDefault="00A54D78" w:rsidP="0005639B">
      <w:pPr>
        <w:pStyle w:val="PM-Standard"/>
        <w:spacing w:before="120" w:after="0"/>
        <w:ind w:right="4162"/>
        <w:jc w:val="left"/>
      </w:pPr>
      <w:r>
        <w:t>Mithilfe</w:t>
      </w:r>
      <w:r w:rsidR="009E58CF">
        <w:t xml:space="preserve"> von </w:t>
      </w:r>
      <w:r w:rsidR="00957718">
        <w:t>Dreh</w:t>
      </w:r>
      <w:r w:rsidR="00BB328F">
        <w:t>türen</w:t>
      </w:r>
      <w:r w:rsidR="00957718">
        <w:t xml:space="preserve"> können Händler und Handwerker</w:t>
      </w:r>
      <w:r>
        <w:t xml:space="preserve"> </w:t>
      </w:r>
      <w:r w:rsidR="00957718">
        <w:t xml:space="preserve">auch </w:t>
      </w:r>
      <w:r>
        <w:t xml:space="preserve">in </w:t>
      </w:r>
      <w:r w:rsidR="00957718">
        <w:t xml:space="preserve">beengten Einbausituationen </w:t>
      </w:r>
      <w:r>
        <w:t>Insektenschutz nac</w:t>
      </w:r>
      <w:r>
        <w:t>h</w:t>
      </w:r>
      <w:r>
        <w:t xml:space="preserve">rüsten. Die Ausführung RT-V ist mit einer minimalen </w:t>
      </w:r>
      <w:proofErr w:type="spellStart"/>
      <w:r>
        <w:t>Bauti</w:t>
      </w:r>
      <w:r>
        <w:t>e</w:t>
      </w:r>
      <w:r>
        <w:t>fe</w:t>
      </w:r>
      <w:proofErr w:type="spellEnd"/>
      <w:r>
        <w:t xml:space="preserve"> von weniger als 12 mm </w:t>
      </w:r>
      <w:r w:rsidR="00575C8E">
        <w:t xml:space="preserve">problemlos </w:t>
      </w:r>
      <w:r w:rsidR="00957718">
        <w:t>zwischen dem vo</w:t>
      </w:r>
      <w:r w:rsidR="00957718">
        <w:t>r</w:t>
      </w:r>
      <w:r w:rsidR="00957718">
        <w:t xml:space="preserve">handenen Rollladen und dem Türrahmen </w:t>
      </w:r>
      <w:r w:rsidR="00982272">
        <w:t xml:space="preserve">zu </w:t>
      </w:r>
      <w:r w:rsidR="00957718">
        <w:t>montieren</w:t>
      </w:r>
      <w:r w:rsidR="009E58CF">
        <w:t>, o</w:t>
      </w:r>
      <w:r w:rsidR="009E58CF">
        <w:t>h</w:t>
      </w:r>
      <w:r w:rsidR="009E58CF">
        <w:t>ne diese auf Dauer zu beschädigen</w:t>
      </w:r>
      <w:r w:rsidR="00957718">
        <w:t xml:space="preserve">. </w:t>
      </w:r>
      <w:r w:rsidR="00BB328F">
        <w:t xml:space="preserve">Pendeltüren schwingen </w:t>
      </w:r>
      <w:r w:rsidR="00374DE5">
        <w:t xml:space="preserve">im Gegensatz zu Drehtüren </w:t>
      </w:r>
      <w:r w:rsidR="00BB328F">
        <w:t xml:space="preserve">in beide Richtungen durch und sind somit besonders praktisch wenn man keine Hand für das Öffnen oder Schließen der Tür frei hat. Daher werden </w:t>
      </w:r>
      <w:r w:rsidR="00374DE5">
        <w:t>Pendeltüren</w:t>
      </w:r>
      <w:r w:rsidR="00BB328F">
        <w:t xml:space="preserve"> häufig in </w:t>
      </w:r>
      <w:r w:rsidR="00374DE5">
        <w:t xml:space="preserve">privaten </w:t>
      </w:r>
      <w:r w:rsidR="00BB328F">
        <w:t>Küchen- und Gastronomieb</w:t>
      </w:r>
      <w:r w:rsidR="00BB328F">
        <w:t>e</w:t>
      </w:r>
      <w:r w:rsidR="00BB328F">
        <w:t xml:space="preserve">reichen eingesetzt. </w:t>
      </w:r>
      <w:r w:rsidR="00A31EB0">
        <w:t xml:space="preserve">Die </w:t>
      </w:r>
      <w:r w:rsidR="004E089B">
        <w:t>Dreh- und Pendeltü</w:t>
      </w:r>
      <w:r w:rsidR="00A31EB0">
        <w:t xml:space="preserve">ren </w:t>
      </w:r>
      <w:r w:rsidR="004E089B">
        <w:t>bie</w:t>
      </w:r>
      <w:r w:rsidR="00A31EB0">
        <w:t xml:space="preserve">ten </w:t>
      </w:r>
      <w:r w:rsidR="004E089B">
        <w:t>zudem den Vorteil, dass sie automatisch schlie</w:t>
      </w:r>
      <w:r w:rsidR="00B72033">
        <w:t>ßen und</w:t>
      </w:r>
      <w:r w:rsidR="00F721DD">
        <w:t xml:space="preserve"> der</w:t>
      </w:r>
      <w:r w:rsidR="00EB03BD">
        <w:t xml:space="preserve"> </w:t>
      </w:r>
      <w:r w:rsidR="009E1326">
        <w:t>Schutz vor Insekten</w:t>
      </w:r>
      <w:r w:rsidR="00EB03BD">
        <w:t xml:space="preserve"> somit stets gewährleistet ist. </w:t>
      </w:r>
    </w:p>
    <w:p w:rsidR="007D5A73" w:rsidRPr="00BB328F" w:rsidRDefault="007D5A73" w:rsidP="0005639B">
      <w:pPr>
        <w:pStyle w:val="PM-Standard"/>
        <w:spacing w:before="120" w:after="0"/>
        <w:ind w:right="4162"/>
        <w:jc w:val="left"/>
      </w:pPr>
    </w:p>
    <w:p w:rsidR="00814395" w:rsidRDefault="001B4911" w:rsidP="00607694">
      <w:pPr>
        <w:pStyle w:val="PM-Standard"/>
        <w:spacing w:before="120" w:after="0"/>
        <w:ind w:right="4162"/>
        <w:jc w:val="left"/>
      </w:pPr>
      <w:r>
        <w:rPr>
          <w:noProof/>
        </w:rPr>
        <w:lastRenderedPageBreak/>
        <w:drawing>
          <wp:inline distT="0" distB="0" distL="0" distR="0">
            <wp:extent cx="2676525" cy="3836752"/>
            <wp:effectExtent l="0" t="0" r="0" b="0"/>
            <wp:docPr id="7" name="Grafik 7" descr="T:\Marketing-Kommunikation\Team PR\PR Tochter-Unternehmen\PR Alukon\Bilder\Bildmaterial März 2016\Hoermann_PR-Abteilung\Insektenschutz\Pendeltür-IMG_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Marketing-Kommunikation\Team PR\PR Tochter-Unternehmen\PR Alukon\Bilder\Bildmaterial März 2016\Hoermann_PR-Abteilung\Insektenschutz\Pendeltür-IMG_313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83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1D4" w:rsidRDefault="00C211D4" w:rsidP="00607694">
      <w:pPr>
        <w:pStyle w:val="PM-Standard"/>
        <w:spacing w:before="120" w:after="0"/>
        <w:ind w:right="4162"/>
        <w:jc w:val="left"/>
      </w:pPr>
    </w:p>
    <w:p w:rsidR="008D6B62" w:rsidRDefault="00597CB4" w:rsidP="00607694">
      <w:pPr>
        <w:pStyle w:val="PM-Standard"/>
        <w:spacing w:before="120" w:after="0"/>
        <w:ind w:right="4162"/>
        <w:jc w:val="left"/>
      </w:pPr>
      <w:r>
        <w:t xml:space="preserve">Um auch Keller-, Abluft- und Klimaschächte von Gebäuden vor Ungeziefer, Laub und Schmutz zu schützen, können Lichtschachtabdeckungen auf vorhandenen Gitterrosten montiert werden. Die aus </w:t>
      </w:r>
      <w:r w:rsidR="000E31F4">
        <w:t>abgerundeten</w:t>
      </w:r>
      <w:r w:rsidR="005257C9">
        <w:t>, in Silber eloxierten</w:t>
      </w:r>
      <w:r>
        <w:t xml:space="preserve"> Aluminiumprofilen und einem Edelstahl-Streckmetall-Gitter </w:t>
      </w:r>
      <w:r w:rsidR="00D91AEB">
        <w:t xml:space="preserve">bestehenden Lichtschachtabdeckungen von Alukon sind einfach zu montieren und können durch Klemmwinkel </w:t>
      </w:r>
      <w:r w:rsidR="00CE08AD">
        <w:t xml:space="preserve">von den Monteuren </w:t>
      </w:r>
      <w:r w:rsidR="00D91AEB">
        <w:t xml:space="preserve">noch vor Ort angepasst werden. </w:t>
      </w:r>
      <w:r w:rsidR="00FF2733">
        <w:t>Bei horizo</w:t>
      </w:r>
      <w:r w:rsidR="00FF2733">
        <w:t>n</w:t>
      </w:r>
      <w:r w:rsidR="00FF2733">
        <w:t xml:space="preserve">talen Abdichtungen verhindert das </w:t>
      </w:r>
      <w:r w:rsidR="000E31F4">
        <w:t>extra flache Bodenprofil der Lichtschachtabdeckung Stolperfallen</w:t>
      </w:r>
      <w:r w:rsidR="003D46EE">
        <w:t xml:space="preserve"> – auch vertikale Abdichtung</w:t>
      </w:r>
      <w:r w:rsidR="000011E4">
        <w:t>en</w:t>
      </w:r>
      <w:r w:rsidR="003D46EE">
        <w:t xml:space="preserve"> von Lüf</w:t>
      </w:r>
      <w:r w:rsidR="000011E4">
        <w:t>tungsschächten sind</w:t>
      </w:r>
      <w:r w:rsidR="003D46EE">
        <w:t xml:space="preserve"> möglich. </w:t>
      </w:r>
    </w:p>
    <w:p w:rsidR="0033532E" w:rsidRPr="008D6B62" w:rsidRDefault="00034987" w:rsidP="00607694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>
            <wp:extent cx="3686175" cy="2459276"/>
            <wp:effectExtent l="0" t="0" r="0" b="0"/>
            <wp:docPr id="4" name="Grafik 4" descr="T:\Marketing-Kommunikation\Team PR\PR Tochter-Unternehmen\PR Alukon\PM_final\2016\PM 1603-F Alukon Insektenschutzratgeber\PM 1603-F Alukon Insektenschutzratgeber_Bild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-Kommunikation\Team PR\PR Tochter-Unternehmen\PR Alukon\PM_final\2016\PM 1603-F Alukon Insektenschutzratgeber\PM 1603-F Alukon Insektenschutzratgeber_Bild 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459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829" w:rsidRDefault="006B3FD1" w:rsidP="00607694">
      <w:pPr>
        <w:pStyle w:val="PM-Standard"/>
        <w:spacing w:before="120" w:after="0"/>
        <w:ind w:right="4162"/>
        <w:jc w:val="left"/>
        <w:rPr>
          <w:b/>
        </w:rPr>
      </w:pPr>
      <w:r>
        <w:rPr>
          <w:b/>
        </w:rPr>
        <w:lastRenderedPageBreak/>
        <w:t>Design und Ausstattung</w:t>
      </w:r>
    </w:p>
    <w:p w:rsidR="005354EB" w:rsidRDefault="0051619E" w:rsidP="00607694">
      <w:pPr>
        <w:pStyle w:val="PM-Standard"/>
        <w:spacing w:before="120" w:after="0"/>
        <w:ind w:right="4162"/>
        <w:jc w:val="left"/>
      </w:pPr>
      <w:r>
        <w:t>Bei den</w:t>
      </w:r>
      <w:r w:rsidR="005354EB">
        <w:t xml:space="preserve"> Insektenschutzprodukten von Alukon können Fac</w:t>
      </w:r>
      <w:r w:rsidR="005354EB">
        <w:t>h</w:t>
      </w:r>
      <w:r w:rsidR="005354EB">
        <w:t xml:space="preserve">partner ihren Kunden – je nach </w:t>
      </w:r>
      <w:r w:rsidR="009852ED">
        <w:t>Wunsch</w:t>
      </w:r>
      <w:r w:rsidR="005354EB">
        <w:t xml:space="preserve"> –</w:t>
      </w:r>
      <w:r>
        <w:t xml:space="preserve"> bis zu</w:t>
      </w:r>
      <w:r w:rsidR="005354EB">
        <w:t xml:space="preserve"> vier ve</w:t>
      </w:r>
      <w:r w:rsidR="005354EB">
        <w:t>r</w:t>
      </w:r>
      <w:r w:rsidR="00162611">
        <w:t>schiedene Gaze</w:t>
      </w:r>
      <w:r w:rsidR="00F04CE5">
        <w:t xml:space="preserve">n in </w:t>
      </w:r>
      <w:r w:rsidR="008F2A4F">
        <w:t xml:space="preserve">bis zu </w:t>
      </w:r>
      <w:r w:rsidR="00F04CE5">
        <w:t>zwei Farben</w:t>
      </w:r>
      <w:r w:rsidR="005354EB">
        <w:t xml:space="preserve"> anbieten. So </w:t>
      </w:r>
      <w:r w:rsidR="00070490">
        <w:t>können</w:t>
      </w:r>
      <w:r w:rsidR="005354EB">
        <w:t xml:space="preserve"> Spannrahmen, Schiebetüren, Dreh- und Pendeltüren </w:t>
      </w:r>
      <w:r w:rsidR="00070490">
        <w:t xml:space="preserve">mit Pollenschutz-, Durchblick-, Standard- oder reißfesten Gazen ausgestattet werden. </w:t>
      </w:r>
      <w:r w:rsidR="009852ED">
        <w:t>Die Wahl der Gaze hängt dabei of</w:t>
      </w:r>
      <w:r w:rsidR="009852ED">
        <w:t>t</w:t>
      </w:r>
      <w:r w:rsidR="009852ED">
        <w:t>mals von den persönlichen Anforderungen de</w:t>
      </w:r>
      <w:r w:rsidR="00E13E72">
        <w:t>r</w:t>
      </w:r>
      <w:r w:rsidR="009852ED">
        <w:t xml:space="preserve"> Kunden ab: </w:t>
      </w:r>
      <w:r w:rsidR="00162611">
        <w:t>Für Allergiker empfiehlt sich der Einsatz der hochtranspare</w:t>
      </w:r>
      <w:r w:rsidR="00162611">
        <w:t>n</w:t>
      </w:r>
      <w:r w:rsidR="00162611">
        <w:t>ten</w:t>
      </w:r>
      <w:r w:rsidR="00E92273">
        <w:t xml:space="preserve">, mit dem </w:t>
      </w:r>
      <w:proofErr w:type="spellStart"/>
      <w:r w:rsidR="00E92273">
        <w:t>Allergikerfreundlichem</w:t>
      </w:r>
      <w:proofErr w:type="spellEnd"/>
      <w:r w:rsidR="00E92273">
        <w:t xml:space="preserve"> Qualitätssigel ECARF </w:t>
      </w:r>
      <w:r w:rsidR="00F756DE">
        <w:t>zertifizierten</w:t>
      </w:r>
      <w:r w:rsidR="00162611">
        <w:t xml:space="preserve"> Pollenschutzgaze von Alukon. </w:t>
      </w:r>
      <w:r w:rsidR="00FA50AD">
        <w:t>Für besondere Beanspruchung durch Kinder oder Haustiere sollten Händler und Handwerker ihren Kunden die reißfeste Gaze empfe</w:t>
      </w:r>
      <w:r w:rsidR="00FA50AD">
        <w:t>h</w:t>
      </w:r>
      <w:r w:rsidR="00FA50AD">
        <w:t xml:space="preserve">len. </w:t>
      </w:r>
      <w:r w:rsidR="00523D81">
        <w:t xml:space="preserve">Für eine </w:t>
      </w:r>
      <w:r w:rsidR="00076E7C">
        <w:t>bessere</w:t>
      </w:r>
      <w:r w:rsidR="008F2A4F">
        <w:t xml:space="preserve"> Durchsicht sorgt die </w:t>
      </w:r>
      <w:r w:rsidR="00523D81">
        <w:t>Durchblickgaze</w:t>
      </w:r>
      <w:r w:rsidR="00D3530B">
        <w:t xml:space="preserve"> von Alukon</w:t>
      </w:r>
      <w:r w:rsidR="00076E7C">
        <w:t xml:space="preserve">. </w:t>
      </w:r>
      <w:r w:rsidR="00832B67">
        <w:t>Bei der Standard</w:t>
      </w:r>
      <w:r w:rsidR="00D3530B">
        <w:t>gaze</w:t>
      </w:r>
      <w:r w:rsidR="00832B67">
        <w:t xml:space="preserve"> ist das Glasfasergewebe an den Kreuzungspunkten zusätzlich kunststoffummantelt und </w:t>
      </w:r>
      <w:r w:rsidR="00751933">
        <w:t>ist somit widerstandsfähig bei</w:t>
      </w:r>
      <w:r w:rsidR="003D34B7">
        <w:t xml:space="preserve"> gleichzeitig guter Durc</w:t>
      </w:r>
      <w:r w:rsidR="003D34B7">
        <w:t>h</w:t>
      </w:r>
      <w:r w:rsidR="003D34B7">
        <w:t>sicht.</w:t>
      </w:r>
    </w:p>
    <w:p w:rsidR="009F3111" w:rsidRDefault="00C87B7F" w:rsidP="00607694">
      <w:pPr>
        <w:pStyle w:val="PM-Standard"/>
        <w:spacing w:before="120" w:after="0"/>
        <w:ind w:right="4162"/>
        <w:jc w:val="left"/>
      </w:pPr>
      <w:r>
        <w:t xml:space="preserve">Alle Insektenschutzprodukte von Alukon können individuell auf Maß gefertigt werden und sind in 40 ausgewählten RAL-Farben ohne Aufpreis oder in RAL nach Wahl erhältlich. </w:t>
      </w:r>
      <w:r w:rsidR="00733C8B">
        <w:t xml:space="preserve">Mit dieser </w:t>
      </w:r>
      <w:r w:rsidR="0075449C">
        <w:t xml:space="preserve">am Markt einzigartigen </w:t>
      </w:r>
      <w:r w:rsidR="00733C8B">
        <w:t xml:space="preserve">Farbvielfalt, </w:t>
      </w:r>
      <w:r w:rsidR="00E85C06">
        <w:t xml:space="preserve">lassen sich alle Produktlösungen </w:t>
      </w:r>
      <w:r w:rsidR="00733C8B">
        <w:t xml:space="preserve">von Alukon </w:t>
      </w:r>
      <w:r w:rsidR="002011F0">
        <w:t xml:space="preserve">stets </w:t>
      </w:r>
      <w:r w:rsidR="00733C8B">
        <w:t xml:space="preserve">an die </w:t>
      </w:r>
      <w:r w:rsidR="006D38B5">
        <w:t xml:space="preserve">jeweilige </w:t>
      </w:r>
      <w:r w:rsidR="002011F0">
        <w:t>Gebä</w:t>
      </w:r>
      <w:r w:rsidR="002011F0">
        <w:t>u</w:t>
      </w:r>
      <w:r w:rsidR="002011F0">
        <w:t>degestaltung anpassen.</w:t>
      </w:r>
    </w:p>
    <w:p w:rsidR="000F422A" w:rsidRDefault="000F422A" w:rsidP="00607694">
      <w:pPr>
        <w:pStyle w:val="PM-Standard"/>
        <w:spacing w:before="120" w:after="0"/>
        <w:ind w:right="4162"/>
        <w:jc w:val="left"/>
      </w:pPr>
    </w:p>
    <w:p w:rsidR="009F3111" w:rsidRDefault="007E4F3F" w:rsidP="009F3111">
      <w:pPr>
        <w:pStyle w:val="PM-Standard"/>
        <w:spacing w:before="120" w:after="0"/>
        <w:ind w:right="1030"/>
        <w:jc w:val="left"/>
      </w:pPr>
      <w:r>
        <w:rPr>
          <w:noProof/>
        </w:rPr>
        <w:drawing>
          <wp:inline distT="0" distB="0" distL="0" distR="0">
            <wp:extent cx="1733107" cy="1741346"/>
            <wp:effectExtent l="0" t="0" r="635" b="0"/>
            <wp:docPr id="14" name="Grafik 14" descr="T:\Marketing-Kommunikation\Team PR\PR Tochter-Unternehmen\PR Alukon\PM_final\2016\PM 1603-F Alukon Insektenschutzratgeber\Fenster poll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:\Marketing-Kommunikation\Team PR\PR Tochter-Unternehmen\PR Alukon\PM_final\2016\PM 1603-F Alukon Insektenschutzratgeber\Fenster polle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897" cy="176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3111">
        <w:t xml:space="preserve">   </w:t>
      </w:r>
      <w:r>
        <w:rPr>
          <w:noProof/>
        </w:rPr>
        <w:drawing>
          <wp:inline distT="0" distB="0" distL="0" distR="0" wp14:anchorId="4F344770" wp14:editId="23A56D87">
            <wp:extent cx="1703743" cy="1711842"/>
            <wp:effectExtent l="0" t="0" r="0" b="3175"/>
            <wp:docPr id="15" name="Grafik 15" descr="T:\Marketing-Kommunikation\Team PR\PR Tochter-Unternehmen\PR Alukon\PM_final\2016\PM 1603-F Alukon Insektenschutzratgeber\Fenster durchbli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:\Marketing-Kommunikation\Team PR\PR Tochter-Unternehmen\PR Alukon\PM_final\2016\PM 1603-F Alukon Insektenschutzratgeber\Fenster durchblick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43" cy="1711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3111">
        <w:t xml:space="preserve"> </w:t>
      </w:r>
    </w:p>
    <w:p w:rsidR="007E4F3F" w:rsidRDefault="009F3111" w:rsidP="00607694">
      <w:pPr>
        <w:pStyle w:val="PM-Standard"/>
        <w:spacing w:before="120" w:after="0"/>
        <w:ind w:right="4162"/>
        <w:jc w:val="left"/>
      </w:pPr>
      <w:r>
        <w:rPr>
          <w:noProof/>
        </w:rPr>
        <w:drawing>
          <wp:inline distT="0" distB="0" distL="0" distR="0" wp14:anchorId="76D2B490" wp14:editId="0C65E32A">
            <wp:extent cx="1733107" cy="1720490"/>
            <wp:effectExtent l="0" t="0" r="635" b="0"/>
            <wp:docPr id="16" name="Grafik 16" descr="T:\Marketing-Kommunikation\Team PR\PR Tochter-Unternehmen\PR Alukon\PM_final\2016\PM 1603-F Alukon Insektenschutzratgeber\Fenster stand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:\Marketing-Kommunikation\Team PR\PR Tochter-Unternehmen\PR Alukon\PM_final\2016\PM 1603-F Alukon Insektenschutzratgeber\Fenster standar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121" cy="173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3BC88206" wp14:editId="1630E9C3">
            <wp:extent cx="1711540" cy="1719675"/>
            <wp:effectExtent l="0" t="0" r="3175" b="0"/>
            <wp:docPr id="17" name="Grafik 17" descr="T:\Marketing-Kommunikation\Team PR\PR Tochter-Unternehmen\PR Alukon\PM_final\2016\PM 1603-F Alukon Insektenschutzratgeber\Fenster reissf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:\Marketing-Kommunikation\Team PR\PR Tochter-Unternehmen\PR Alukon\PM_final\2016\PM 1603-F Alukon Insektenschutzratgeber\Fenster reissfes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540" cy="17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</w:t>
      </w:r>
    </w:p>
    <w:p w:rsidR="0085501D" w:rsidRPr="009E0094" w:rsidRDefault="009E0094" w:rsidP="00607694">
      <w:pPr>
        <w:pStyle w:val="PM-Standard"/>
        <w:spacing w:before="120" w:after="0"/>
        <w:ind w:right="4162"/>
        <w:jc w:val="left"/>
      </w:pPr>
      <w:r>
        <w:rPr>
          <w:b/>
        </w:rPr>
        <w:t xml:space="preserve">Bild </w:t>
      </w:r>
      <w:r w:rsidR="00145B8B">
        <w:rPr>
          <w:b/>
        </w:rPr>
        <w:t>9</w:t>
      </w:r>
      <w:r>
        <w:rPr>
          <w:b/>
        </w:rPr>
        <w:t xml:space="preserve">: </w:t>
      </w:r>
      <w:r w:rsidR="00521930">
        <w:t>Die Insektenschutzlösungen von Alukon sind indiv</w:t>
      </w:r>
      <w:r w:rsidR="00521930">
        <w:t>i</w:t>
      </w:r>
      <w:r w:rsidR="00521930">
        <w:t xml:space="preserve">duell mit verschiedenen Gazen </w:t>
      </w:r>
      <w:r w:rsidR="00BD54FD">
        <w:t>erhältlich:</w:t>
      </w:r>
      <w:r w:rsidR="00521930">
        <w:t xml:space="preserve"> Die Pollenschutz-, Durchblick-, Standard- oder reiß</w:t>
      </w:r>
      <w:r w:rsidR="00145B8B">
        <w:t>festen Gaze</w:t>
      </w:r>
      <w:r w:rsidR="0081482D">
        <w:t xml:space="preserve"> (von oben links </w:t>
      </w:r>
      <w:r w:rsidR="0081482D">
        <w:lastRenderedPageBreak/>
        <w:t>nach unten rechts)</w:t>
      </w:r>
      <w:r w:rsidR="00521930">
        <w:t xml:space="preserve"> passen sich je nach Anforderung </w:t>
      </w:r>
      <w:r w:rsidR="00145B8B">
        <w:t>den</w:t>
      </w:r>
      <w:r w:rsidR="00521930">
        <w:t xml:space="preserve"> Wünsche</w:t>
      </w:r>
      <w:r w:rsidR="00145B8B">
        <w:t>n</w:t>
      </w:r>
      <w:r w:rsidR="00521930">
        <w:t xml:space="preserve"> de</w:t>
      </w:r>
      <w:r w:rsidR="00145B8B">
        <w:t xml:space="preserve">r </w:t>
      </w:r>
      <w:r w:rsidR="00521930">
        <w:t xml:space="preserve">Kunden an und </w:t>
      </w:r>
      <w:r w:rsidR="00744746">
        <w:t xml:space="preserve">sind zum Teil kombinierbar. </w:t>
      </w:r>
    </w:p>
    <w:p w:rsidR="0019627F" w:rsidRDefault="0019627F" w:rsidP="00607694">
      <w:pPr>
        <w:pStyle w:val="PM-Standard"/>
        <w:spacing w:before="120" w:after="0"/>
        <w:ind w:right="4162"/>
        <w:jc w:val="right"/>
        <w:rPr>
          <w:sz w:val="18"/>
          <w:szCs w:val="18"/>
        </w:rPr>
      </w:pPr>
    </w:p>
    <w:p w:rsidR="00607694" w:rsidRDefault="00607694" w:rsidP="00607694">
      <w:pPr>
        <w:pStyle w:val="PM-Standard"/>
        <w:spacing w:before="120" w:after="0"/>
        <w:ind w:right="4162"/>
        <w:jc w:val="right"/>
      </w:pPr>
      <w:r w:rsidRPr="00363BF0">
        <w:rPr>
          <w:sz w:val="18"/>
          <w:szCs w:val="18"/>
        </w:rPr>
        <w:t>(</w:t>
      </w:r>
      <w:r w:rsidR="005537BF">
        <w:rPr>
          <w:sz w:val="18"/>
          <w:szCs w:val="18"/>
        </w:rPr>
        <w:t>7.413</w:t>
      </w:r>
      <w:r w:rsidRPr="00363BF0">
        <w:rPr>
          <w:sz w:val="18"/>
          <w:szCs w:val="18"/>
        </w:rPr>
        <w:t xml:space="preserve"> Zeichen inkl. Leerschläge)</w:t>
      </w:r>
    </w:p>
    <w:p w:rsidR="00335CCB" w:rsidRDefault="00335CCB" w:rsidP="00607694"/>
    <w:p w:rsidR="001B1FCD" w:rsidRDefault="001B1FCD" w:rsidP="00607694"/>
    <w:p w:rsidR="001B1FCD" w:rsidRDefault="001B1FCD" w:rsidP="001B1FCD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 xml:space="preserve">Fotos: </w:t>
      </w:r>
      <w:r w:rsidR="00A961FB">
        <w:rPr>
          <w:bCs/>
          <w:sz w:val="22"/>
        </w:rPr>
        <w:t>ALUKON</w:t>
      </w:r>
    </w:p>
    <w:p w:rsidR="001B1FCD" w:rsidRPr="00607694" w:rsidRDefault="001B1FCD" w:rsidP="00607694"/>
    <w:sectPr w:rsidR="001B1FCD" w:rsidRPr="00607694" w:rsidSect="00D17415">
      <w:headerReference w:type="default" r:id="rId19"/>
      <w:footerReference w:type="default" r:id="rId20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50AD" w:rsidRDefault="00FA50AD">
      <w:r>
        <w:separator/>
      </w:r>
    </w:p>
  </w:endnote>
  <w:endnote w:type="continuationSeparator" w:id="0">
    <w:p w:rsidR="00FA50AD" w:rsidRDefault="00FA50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50AD" w:rsidRPr="00607694" w:rsidRDefault="00FA50AD" w:rsidP="00264634">
    <w:pPr>
      <w:pStyle w:val="Fuzeile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>PM 1603 Fachpresse Handel / Handwerk</w:t>
    </w:r>
    <w:r w:rsidRPr="00607694">
      <w:rPr>
        <w:rFonts w:ascii="Arial" w:hAnsi="Arial" w:cs="Arial"/>
        <w:color w:val="808080"/>
        <w:sz w:val="16"/>
        <w:szCs w:val="16"/>
      </w:rPr>
      <w:tab/>
    </w:r>
    <w:r w:rsidRPr="00607694">
      <w:rPr>
        <w:rFonts w:ascii="Arial" w:hAnsi="Arial" w:cs="Arial"/>
        <w:color w:val="808080"/>
        <w:sz w:val="16"/>
        <w:szCs w:val="16"/>
      </w:rPr>
      <w:tab/>
      <w:t xml:space="preserve"> Seite </w:t>
    </w:r>
    <w:r w:rsidRPr="00607694">
      <w:rPr>
        <w:rFonts w:ascii="Arial" w:hAnsi="Arial" w:cs="Arial"/>
        <w:color w:val="808080"/>
        <w:sz w:val="16"/>
        <w:szCs w:val="16"/>
      </w:rPr>
      <w:fldChar w:fldCharType="begin"/>
    </w:r>
    <w:r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D35229">
      <w:rPr>
        <w:rFonts w:ascii="Arial" w:hAnsi="Arial" w:cs="Arial"/>
        <w:noProof/>
        <w:color w:val="808080"/>
        <w:sz w:val="16"/>
        <w:szCs w:val="16"/>
      </w:rPr>
      <w:t>8</w:t>
    </w:r>
    <w:r w:rsidRPr="00607694">
      <w:rPr>
        <w:rFonts w:ascii="Arial" w:hAnsi="Arial" w:cs="Arial"/>
        <w:color w:val="808080"/>
        <w:sz w:val="16"/>
        <w:szCs w:val="16"/>
      </w:rPr>
      <w:fldChar w:fldCharType="end"/>
    </w:r>
    <w:r w:rsidRPr="00607694">
      <w:rPr>
        <w:rFonts w:ascii="Arial" w:hAnsi="Arial" w:cs="Arial"/>
        <w:color w:val="808080"/>
        <w:sz w:val="16"/>
        <w:szCs w:val="16"/>
      </w:rPr>
      <w:t xml:space="preserve"> von </w:t>
    </w:r>
    <w:r w:rsidRPr="00607694">
      <w:rPr>
        <w:rFonts w:ascii="Arial" w:hAnsi="Arial" w:cs="Arial"/>
        <w:color w:val="808080"/>
        <w:sz w:val="16"/>
        <w:szCs w:val="16"/>
      </w:rPr>
      <w:fldChar w:fldCharType="begin"/>
    </w:r>
    <w:r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D35229">
      <w:rPr>
        <w:rFonts w:ascii="Arial" w:hAnsi="Arial" w:cs="Arial"/>
        <w:noProof/>
        <w:color w:val="808080"/>
        <w:sz w:val="16"/>
        <w:szCs w:val="16"/>
      </w:rPr>
      <w:t>8</w:t>
    </w:r>
    <w:r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50AD" w:rsidRDefault="00FA50AD">
      <w:r>
        <w:separator/>
      </w:r>
    </w:p>
  </w:footnote>
  <w:footnote w:type="continuationSeparator" w:id="0">
    <w:p w:rsidR="00FA50AD" w:rsidRDefault="00FA50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FA50AD" w:rsidTr="00607694">
      <w:trPr>
        <w:trHeight w:hRule="exact" w:val="1418"/>
      </w:trPr>
      <w:tc>
        <w:tcPr>
          <w:tcW w:w="5739" w:type="dxa"/>
        </w:tcPr>
        <w:p w:rsidR="00FA50AD" w:rsidRDefault="00FA50AD" w:rsidP="00C74592">
          <w:pPr>
            <w:ind w:left="-113"/>
            <w:rPr>
              <w:sz w:val="20"/>
              <w:szCs w:val="20"/>
            </w:rPr>
          </w:pPr>
        </w:p>
        <w:p w:rsidR="00FA50AD" w:rsidRDefault="00FA50AD" w:rsidP="00C74592">
          <w:pPr>
            <w:ind w:left="-113"/>
            <w:rPr>
              <w:sz w:val="20"/>
              <w:szCs w:val="20"/>
            </w:rPr>
          </w:pPr>
        </w:p>
        <w:p w:rsidR="00FA50AD" w:rsidRDefault="00FA50AD" w:rsidP="00C74592">
          <w:pPr>
            <w:ind w:left="-113"/>
            <w:rPr>
              <w:sz w:val="20"/>
              <w:szCs w:val="20"/>
            </w:rPr>
          </w:pPr>
        </w:p>
        <w:p w:rsidR="00FA50AD" w:rsidRDefault="00FA50AD" w:rsidP="00C74592">
          <w:pPr>
            <w:ind w:left="-113"/>
            <w:rPr>
              <w:sz w:val="20"/>
              <w:szCs w:val="20"/>
            </w:rPr>
          </w:pPr>
        </w:p>
        <w:p w:rsidR="00FA50AD" w:rsidRDefault="00FA50AD" w:rsidP="00260501">
          <w:pPr>
            <w:ind w:left="-113"/>
            <w:rPr>
              <w:b/>
              <w:szCs w:val="20"/>
            </w:rPr>
          </w:pPr>
          <w:bookmarkStart w:id="1" w:name="Header1"/>
          <w:bookmarkEnd w:id="1"/>
        </w:p>
      </w:tc>
      <w:tc>
        <w:tcPr>
          <w:tcW w:w="3441" w:type="dxa"/>
        </w:tcPr>
        <w:p w:rsidR="00FA50AD" w:rsidRDefault="00FA50AD" w:rsidP="00C74592">
          <w:pPr>
            <w:ind w:right="-57"/>
            <w:jc w:val="right"/>
          </w:pPr>
          <w:r w:rsidRPr="003E6146">
            <w:rPr>
              <w:rFonts w:cstheme="minorHAnsi"/>
              <w:noProof/>
            </w:rPr>
            <w:drawing>
              <wp:anchor distT="0" distB="0" distL="114300" distR="114300" simplePos="0" relativeHeight="251659776" behindDoc="1" locked="1" layoutInCell="1" allowOverlap="1" wp14:anchorId="73156B9D" wp14:editId="17CE602C">
                <wp:simplePos x="0" y="0"/>
                <wp:positionH relativeFrom="column">
                  <wp:posOffset>-4610735</wp:posOffset>
                </wp:positionH>
                <wp:positionV relativeFrom="paragraph">
                  <wp:posOffset>-450215</wp:posOffset>
                </wp:positionV>
                <wp:extent cx="7703820" cy="1594485"/>
                <wp:effectExtent l="0" t="0" r="0" b="5715"/>
                <wp:wrapNone/>
                <wp:docPr id="1" name="Grafik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rief Folgeblatt leer-Kopf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3820" cy="15944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FA50AD" w:rsidRPr="00D15D22" w:rsidRDefault="00FA50AD" w:rsidP="00D15D22">
    <w:pPr>
      <w:pStyle w:val="Kopfzeile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88F5E95" wp14:editId="1F2C3433">
              <wp:simplePos x="0" y="0"/>
              <wp:positionH relativeFrom="column">
                <wp:posOffset>4004945</wp:posOffset>
              </wp:positionH>
              <wp:positionV relativeFrom="paragraph">
                <wp:posOffset>659129</wp:posOffset>
              </wp:positionV>
              <wp:extent cx="2171700" cy="1990725"/>
              <wp:effectExtent l="0" t="0" r="0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1990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A50AD" w:rsidRPr="00607694" w:rsidRDefault="00FA50AD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ALUKON KG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</w:r>
                        </w:p>
                        <w:p w:rsidR="00FA50AD" w:rsidRDefault="00FA50AD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Lisa Modest</w:t>
                          </w: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br/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Telefon: 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  <w:t>+49 5204 915-167</w:t>
                          </w:r>
                        </w:p>
                        <w:p w:rsidR="00FA50AD" w:rsidRDefault="00FA50AD" w:rsidP="00FE538D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Verena Lambers</w:t>
                          </w: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br/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Telefon: 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  <w:t>+49 5204 915-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282</w:t>
                          </w:r>
                        </w:p>
                        <w:p w:rsidR="00FA50AD" w:rsidRDefault="00FA50AD" w:rsidP="00FE538D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Kristin Schlüter</w:t>
                          </w:r>
                        </w:p>
                        <w:p w:rsidR="00FA50AD" w:rsidRPr="00153E5A" w:rsidRDefault="00FA50AD" w:rsidP="008772D3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  <w:r w:rsidRPr="00153E5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Telefon:   +49 5204 915-5764</w:t>
                          </w:r>
                        </w:p>
                        <w:p w:rsidR="00FA50AD" w:rsidRPr="00153E5A" w:rsidRDefault="00FA50AD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</w:p>
                        <w:p w:rsidR="00FA50AD" w:rsidRPr="00153E5A" w:rsidRDefault="00FA50AD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  <w:r w:rsidRPr="00153E5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>E-Mail:</w:t>
                          </w:r>
                          <w:r w:rsidRPr="00153E5A"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  <w:tab/>
                            <w:t>pr@alukon.com</w:t>
                          </w:r>
                        </w:p>
                        <w:p w:rsidR="00FA50AD" w:rsidRPr="00153E5A" w:rsidRDefault="00FA50AD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pl-PL"/>
                            </w:rPr>
                          </w:pPr>
                        </w:p>
                        <w:p w:rsidR="00FA50AD" w:rsidRPr="000F490D" w:rsidRDefault="00FA50AD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Downloa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 Texte und Bilder: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  <w:t>www.alukon.com</w:t>
                          </w: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/presse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15.35pt;margin-top:51.9pt;width:171pt;height:15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" stroked="f">
              <v:textbox>
                <w:txbxContent>
                  <w:p w:rsidR="00FA50AD" w:rsidRPr="00607694" w:rsidRDefault="00FA50AD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ALUKON KG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</w:r>
                  </w:p>
                  <w:p w:rsidR="00FA50AD" w:rsidRDefault="00FA50AD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Lisa Modest</w:t>
                    </w:r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br/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Telefon: 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  <w:t>+49 5204 915-167</w:t>
                    </w:r>
                  </w:p>
                  <w:p w:rsidR="00FA50AD" w:rsidRDefault="00FA50AD" w:rsidP="00FE538D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Verena Lambers</w:t>
                    </w:r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br/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Telefon: 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  <w:t>+49 5204 915-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282</w:t>
                    </w:r>
                  </w:p>
                  <w:p w:rsidR="00FA50AD" w:rsidRDefault="00FA50AD" w:rsidP="00FE538D">
                    <w:pPr>
                      <w:spacing w:before="120"/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Kristin Schlüter</w:t>
                    </w:r>
                  </w:p>
                  <w:p w:rsidR="00FA50AD" w:rsidRPr="00153E5A" w:rsidRDefault="00FA50AD" w:rsidP="008772D3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  <w:r w:rsidRPr="00153E5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Telefon:   +49 5204 915-5764</w:t>
                    </w:r>
                  </w:p>
                  <w:p w:rsidR="00FA50AD" w:rsidRPr="00153E5A" w:rsidRDefault="00FA50AD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</w:p>
                  <w:p w:rsidR="00FA50AD" w:rsidRPr="00153E5A" w:rsidRDefault="00FA50AD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  <w:r w:rsidRPr="00153E5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>E-Mail:</w:t>
                    </w:r>
                    <w:r w:rsidRPr="00153E5A"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  <w:tab/>
                      <w:t>pr@alukon.com</w:t>
                    </w:r>
                  </w:p>
                  <w:p w:rsidR="00FA50AD" w:rsidRPr="00153E5A" w:rsidRDefault="00FA50AD" w:rsidP="00607694">
                    <w:pPr>
                      <w:rPr>
                        <w:rFonts w:ascii="Arial" w:hAnsi="Arial" w:cs="Arial"/>
                        <w:sz w:val="16"/>
                        <w:szCs w:val="16"/>
                        <w:lang w:val="pl-PL"/>
                      </w:rPr>
                    </w:pPr>
                  </w:p>
                  <w:p w:rsidR="00FA50AD" w:rsidRPr="000F490D" w:rsidRDefault="00FA50AD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Downloa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d Texte und Bilder: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  <w:t>www.alukon.com</w:t>
                    </w: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/presse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61FB"/>
    <w:rsid w:val="000009DE"/>
    <w:rsid w:val="00000B0B"/>
    <w:rsid w:val="000011E4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2543"/>
    <w:rsid w:val="00024B46"/>
    <w:rsid w:val="000262D1"/>
    <w:rsid w:val="000268E8"/>
    <w:rsid w:val="00026DE8"/>
    <w:rsid w:val="000273BC"/>
    <w:rsid w:val="000273EB"/>
    <w:rsid w:val="000275B2"/>
    <w:rsid w:val="0003074F"/>
    <w:rsid w:val="00032025"/>
    <w:rsid w:val="00032B9A"/>
    <w:rsid w:val="0003357D"/>
    <w:rsid w:val="00033A08"/>
    <w:rsid w:val="00034528"/>
    <w:rsid w:val="00034594"/>
    <w:rsid w:val="00034987"/>
    <w:rsid w:val="00034E07"/>
    <w:rsid w:val="000353EC"/>
    <w:rsid w:val="000364E6"/>
    <w:rsid w:val="00036911"/>
    <w:rsid w:val="00040160"/>
    <w:rsid w:val="00041EB4"/>
    <w:rsid w:val="00042239"/>
    <w:rsid w:val="00042326"/>
    <w:rsid w:val="0004244D"/>
    <w:rsid w:val="00043015"/>
    <w:rsid w:val="000443E7"/>
    <w:rsid w:val="0004481A"/>
    <w:rsid w:val="00044DE2"/>
    <w:rsid w:val="0004550C"/>
    <w:rsid w:val="000455E7"/>
    <w:rsid w:val="0004692A"/>
    <w:rsid w:val="00047B53"/>
    <w:rsid w:val="000515C5"/>
    <w:rsid w:val="000515E2"/>
    <w:rsid w:val="00051784"/>
    <w:rsid w:val="000526DC"/>
    <w:rsid w:val="0005280B"/>
    <w:rsid w:val="000537B5"/>
    <w:rsid w:val="00053A8D"/>
    <w:rsid w:val="0005474D"/>
    <w:rsid w:val="00054F1A"/>
    <w:rsid w:val="0005639B"/>
    <w:rsid w:val="0005699A"/>
    <w:rsid w:val="00056A05"/>
    <w:rsid w:val="00057438"/>
    <w:rsid w:val="00060410"/>
    <w:rsid w:val="00061B80"/>
    <w:rsid w:val="00061BAA"/>
    <w:rsid w:val="000622E1"/>
    <w:rsid w:val="00063662"/>
    <w:rsid w:val="00063C02"/>
    <w:rsid w:val="00064F56"/>
    <w:rsid w:val="00065298"/>
    <w:rsid w:val="00065B88"/>
    <w:rsid w:val="00065D4F"/>
    <w:rsid w:val="0006728A"/>
    <w:rsid w:val="00067610"/>
    <w:rsid w:val="00067679"/>
    <w:rsid w:val="00067806"/>
    <w:rsid w:val="00067E44"/>
    <w:rsid w:val="000701D2"/>
    <w:rsid w:val="000702CC"/>
    <w:rsid w:val="00070490"/>
    <w:rsid w:val="00070AB1"/>
    <w:rsid w:val="00072CEE"/>
    <w:rsid w:val="000736F7"/>
    <w:rsid w:val="00075399"/>
    <w:rsid w:val="0007540C"/>
    <w:rsid w:val="00075641"/>
    <w:rsid w:val="000759A3"/>
    <w:rsid w:val="00075AA2"/>
    <w:rsid w:val="0007609D"/>
    <w:rsid w:val="0007631E"/>
    <w:rsid w:val="00076E7C"/>
    <w:rsid w:val="000775C7"/>
    <w:rsid w:val="0007774A"/>
    <w:rsid w:val="00080199"/>
    <w:rsid w:val="0008130D"/>
    <w:rsid w:val="0008156F"/>
    <w:rsid w:val="00081D06"/>
    <w:rsid w:val="000827C1"/>
    <w:rsid w:val="00082DB5"/>
    <w:rsid w:val="00082F7E"/>
    <w:rsid w:val="00083374"/>
    <w:rsid w:val="00083405"/>
    <w:rsid w:val="000834F9"/>
    <w:rsid w:val="00083661"/>
    <w:rsid w:val="00083D43"/>
    <w:rsid w:val="0008458B"/>
    <w:rsid w:val="00085615"/>
    <w:rsid w:val="000858B3"/>
    <w:rsid w:val="00086B36"/>
    <w:rsid w:val="00087136"/>
    <w:rsid w:val="00087F2C"/>
    <w:rsid w:val="00087F86"/>
    <w:rsid w:val="00090860"/>
    <w:rsid w:val="00090905"/>
    <w:rsid w:val="000909F1"/>
    <w:rsid w:val="00092548"/>
    <w:rsid w:val="0009279A"/>
    <w:rsid w:val="00092B22"/>
    <w:rsid w:val="00092B39"/>
    <w:rsid w:val="00092C7C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088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6139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3176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5DA"/>
    <w:rsid w:val="000D7902"/>
    <w:rsid w:val="000D7F93"/>
    <w:rsid w:val="000E0418"/>
    <w:rsid w:val="000E1125"/>
    <w:rsid w:val="000E2143"/>
    <w:rsid w:val="000E2558"/>
    <w:rsid w:val="000E2A57"/>
    <w:rsid w:val="000E2F54"/>
    <w:rsid w:val="000E31F4"/>
    <w:rsid w:val="000E363E"/>
    <w:rsid w:val="000E3BB3"/>
    <w:rsid w:val="000E3C64"/>
    <w:rsid w:val="000E40E5"/>
    <w:rsid w:val="000E4709"/>
    <w:rsid w:val="000E5026"/>
    <w:rsid w:val="000E555D"/>
    <w:rsid w:val="000E5B36"/>
    <w:rsid w:val="000E5D7A"/>
    <w:rsid w:val="000E6D65"/>
    <w:rsid w:val="000E6E1C"/>
    <w:rsid w:val="000E76A4"/>
    <w:rsid w:val="000E76F1"/>
    <w:rsid w:val="000E77F5"/>
    <w:rsid w:val="000F07D6"/>
    <w:rsid w:val="000F0DA0"/>
    <w:rsid w:val="000F19E3"/>
    <w:rsid w:val="000F1E75"/>
    <w:rsid w:val="000F2A9E"/>
    <w:rsid w:val="000F2C98"/>
    <w:rsid w:val="000F3AD8"/>
    <w:rsid w:val="000F3E6F"/>
    <w:rsid w:val="000F4113"/>
    <w:rsid w:val="000F422A"/>
    <w:rsid w:val="000F490D"/>
    <w:rsid w:val="000F4FF9"/>
    <w:rsid w:val="000F6739"/>
    <w:rsid w:val="000F67EA"/>
    <w:rsid w:val="000F7238"/>
    <w:rsid w:val="00100150"/>
    <w:rsid w:val="00101CF5"/>
    <w:rsid w:val="001020D5"/>
    <w:rsid w:val="00102832"/>
    <w:rsid w:val="001028B3"/>
    <w:rsid w:val="00102C39"/>
    <w:rsid w:val="00102EB5"/>
    <w:rsid w:val="00103946"/>
    <w:rsid w:val="00104C5D"/>
    <w:rsid w:val="00105F82"/>
    <w:rsid w:val="001067F4"/>
    <w:rsid w:val="001103C3"/>
    <w:rsid w:val="00110D4B"/>
    <w:rsid w:val="001110AA"/>
    <w:rsid w:val="001118CF"/>
    <w:rsid w:val="00112A31"/>
    <w:rsid w:val="001136E2"/>
    <w:rsid w:val="001139E7"/>
    <w:rsid w:val="00113C4F"/>
    <w:rsid w:val="00114CE6"/>
    <w:rsid w:val="00114FA1"/>
    <w:rsid w:val="00117013"/>
    <w:rsid w:val="00117818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6BBE"/>
    <w:rsid w:val="0012714D"/>
    <w:rsid w:val="001277BC"/>
    <w:rsid w:val="00130176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B8B"/>
    <w:rsid w:val="00145CED"/>
    <w:rsid w:val="00145D4F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3E5A"/>
    <w:rsid w:val="00154080"/>
    <w:rsid w:val="001540EF"/>
    <w:rsid w:val="001555D8"/>
    <w:rsid w:val="00157D2E"/>
    <w:rsid w:val="00157D83"/>
    <w:rsid w:val="00157EA5"/>
    <w:rsid w:val="00160893"/>
    <w:rsid w:val="00161C2B"/>
    <w:rsid w:val="00161CD1"/>
    <w:rsid w:val="00161D60"/>
    <w:rsid w:val="00162611"/>
    <w:rsid w:val="00163102"/>
    <w:rsid w:val="001637CF"/>
    <w:rsid w:val="00163B3F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5B11"/>
    <w:rsid w:val="00175B23"/>
    <w:rsid w:val="001763F7"/>
    <w:rsid w:val="0017645E"/>
    <w:rsid w:val="00176796"/>
    <w:rsid w:val="00176AB4"/>
    <w:rsid w:val="00176AD1"/>
    <w:rsid w:val="00176F1E"/>
    <w:rsid w:val="00177382"/>
    <w:rsid w:val="001773FC"/>
    <w:rsid w:val="00177C09"/>
    <w:rsid w:val="00180CAD"/>
    <w:rsid w:val="00180F62"/>
    <w:rsid w:val="00181064"/>
    <w:rsid w:val="001828C2"/>
    <w:rsid w:val="00182E7F"/>
    <w:rsid w:val="001830CC"/>
    <w:rsid w:val="001847B1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121E"/>
    <w:rsid w:val="00191C8B"/>
    <w:rsid w:val="00191FBD"/>
    <w:rsid w:val="001923EE"/>
    <w:rsid w:val="00192511"/>
    <w:rsid w:val="0019269E"/>
    <w:rsid w:val="0019380D"/>
    <w:rsid w:val="0019439F"/>
    <w:rsid w:val="00194509"/>
    <w:rsid w:val="001945A5"/>
    <w:rsid w:val="00195859"/>
    <w:rsid w:val="0019627F"/>
    <w:rsid w:val="0019637E"/>
    <w:rsid w:val="00196420"/>
    <w:rsid w:val="00196564"/>
    <w:rsid w:val="001978E8"/>
    <w:rsid w:val="001A042D"/>
    <w:rsid w:val="001A0BAF"/>
    <w:rsid w:val="001A17E7"/>
    <w:rsid w:val="001A26E2"/>
    <w:rsid w:val="001A309F"/>
    <w:rsid w:val="001A3352"/>
    <w:rsid w:val="001A4AF1"/>
    <w:rsid w:val="001A5F08"/>
    <w:rsid w:val="001A5F4C"/>
    <w:rsid w:val="001A7350"/>
    <w:rsid w:val="001B00B3"/>
    <w:rsid w:val="001B044B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4911"/>
    <w:rsid w:val="001B67B7"/>
    <w:rsid w:val="001B6A2E"/>
    <w:rsid w:val="001B6BD7"/>
    <w:rsid w:val="001B6C6E"/>
    <w:rsid w:val="001B7C96"/>
    <w:rsid w:val="001C0107"/>
    <w:rsid w:val="001C0EE7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77"/>
    <w:rsid w:val="001C57A7"/>
    <w:rsid w:val="001C5E57"/>
    <w:rsid w:val="001C609A"/>
    <w:rsid w:val="001C6536"/>
    <w:rsid w:val="001C65F1"/>
    <w:rsid w:val="001C6EAC"/>
    <w:rsid w:val="001C6EEA"/>
    <w:rsid w:val="001C76CC"/>
    <w:rsid w:val="001C7AAE"/>
    <w:rsid w:val="001C7B71"/>
    <w:rsid w:val="001C7BC4"/>
    <w:rsid w:val="001D0433"/>
    <w:rsid w:val="001D1ACA"/>
    <w:rsid w:val="001D2119"/>
    <w:rsid w:val="001D25A9"/>
    <w:rsid w:val="001D2CD3"/>
    <w:rsid w:val="001D3089"/>
    <w:rsid w:val="001D4183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3C5"/>
    <w:rsid w:val="001F2B55"/>
    <w:rsid w:val="001F2E48"/>
    <w:rsid w:val="001F3284"/>
    <w:rsid w:val="001F474A"/>
    <w:rsid w:val="001F5044"/>
    <w:rsid w:val="001F6504"/>
    <w:rsid w:val="001F70F0"/>
    <w:rsid w:val="001F7E0A"/>
    <w:rsid w:val="002011F0"/>
    <w:rsid w:val="00201D93"/>
    <w:rsid w:val="0020300C"/>
    <w:rsid w:val="002039B5"/>
    <w:rsid w:val="00203AA6"/>
    <w:rsid w:val="0020440C"/>
    <w:rsid w:val="002054AC"/>
    <w:rsid w:val="002070A3"/>
    <w:rsid w:val="0020748E"/>
    <w:rsid w:val="00207618"/>
    <w:rsid w:val="00210EB0"/>
    <w:rsid w:val="00211825"/>
    <w:rsid w:val="002125BF"/>
    <w:rsid w:val="002129A4"/>
    <w:rsid w:val="002132EA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5103"/>
    <w:rsid w:val="00225212"/>
    <w:rsid w:val="00225972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EC4"/>
    <w:rsid w:val="002404CA"/>
    <w:rsid w:val="0024074C"/>
    <w:rsid w:val="00241C43"/>
    <w:rsid w:val="00243859"/>
    <w:rsid w:val="00243B18"/>
    <w:rsid w:val="00243FE9"/>
    <w:rsid w:val="00244754"/>
    <w:rsid w:val="00244CB1"/>
    <w:rsid w:val="00244EC4"/>
    <w:rsid w:val="0024625F"/>
    <w:rsid w:val="0025012A"/>
    <w:rsid w:val="00250BF2"/>
    <w:rsid w:val="00251320"/>
    <w:rsid w:val="0025283E"/>
    <w:rsid w:val="00252BD9"/>
    <w:rsid w:val="00253248"/>
    <w:rsid w:val="002532F7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677"/>
    <w:rsid w:val="002617BF"/>
    <w:rsid w:val="00261B91"/>
    <w:rsid w:val="00262469"/>
    <w:rsid w:val="00263670"/>
    <w:rsid w:val="00264634"/>
    <w:rsid w:val="00264EF7"/>
    <w:rsid w:val="00265DD3"/>
    <w:rsid w:val="00266263"/>
    <w:rsid w:val="0026659D"/>
    <w:rsid w:val="002665CD"/>
    <w:rsid w:val="00266A8D"/>
    <w:rsid w:val="00266C34"/>
    <w:rsid w:val="00266F16"/>
    <w:rsid w:val="00267107"/>
    <w:rsid w:val="002678B2"/>
    <w:rsid w:val="00267A6B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61E8"/>
    <w:rsid w:val="002764DC"/>
    <w:rsid w:val="00276702"/>
    <w:rsid w:val="00276725"/>
    <w:rsid w:val="00276824"/>
    <w:rsid w:val="00277861"/>
    <w:rsid w:val="00277D2D"/>
    <w:rsid w:val="00280A29"/>
    <w:rsid w:val="002814C1"/>
    <w:rsid w:val="0028303D"/>
    <w:rsid w:val="0028354D"/>
    <w:rsid w:val="00283B69"/>
    <w:rsid w:val="002847B3"/>
    <w:rsid w:val="00286DBA"/>
    <w:rsid w:val="00287354"/>
    <w:rsid w:val="0028760C"/>
    <w:rsid w:val="002876E5"/>
    <w:rsid w:val="00287977"/>
    <w:rsid w:val="00290E6C"/>
    <w:rsid w:val="002915C5"/>
    <w:rsid w:val="0029176C"/>
    <w:rsid w:val="00291A24"/>
    <w:rsid w:val="00291A28"/>
    <w:rsid w:val="00291F66"/>
    <w:rsid w:val="00293CF3"/>
    <w:rsid w:val="00294573"/>
    <w:rsid w:val="002950F8"/>
    <w:rsid w:val="00295C5C"/>
    <w:rsid w:val="002960AC"/>
    <w:rsid w:val="00297CE4"/>
    <w:rsid w:val="002A1441"/>
    <w:rsid w:val="002A39B1"/>
    <w:rsid w:val="002A60AE"/>
    <w:rsid w:val="002A66FF"/>
    <w:rsid w:val="002A695E"/>
    <w:rsid w:val="002A763B"/>
    <w:rsid w:val="002A7FC5"/>
    <w:rsid w:val="002B0126"/>
    <w:rsid w:val="002B16F4"/>
    <w:rsid w:val="002B1A77"/>
    <w:rsid w:val="002B2387"/>
    <w:rsid w:val="002B25B9"/>
    <w:rsid w:val="002B26EB"/>
    <w:rsid w:val="002B2ABD"/>
    <w:rsid w:val="002B37EE"/>
    <w:rsid w:val="002B3D38"/>
    <w:rsid w:val="002B3F4D"/>
    <w:rsid w:val="002B4EBC"/>
    <w:rsid w:val="002B7397"/>
    <w:rsid w:val="002B7F66"/>
    <w:rsid w:val="002B7FC8"/>
    <w:rsid w:val="002C00B2"/>
    <w:rsid w:val="002C0A54"/>
    <w:rsid w:val="002C0A8F"/>
    <w:rsid w:val="002C390A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46F8"/>
    <w:rsid w:val="002D4BDB"/>
    <w:rsid w:val="002D56CF"/>
    <w:rsid w:val="002D58A6"/>
    <w:rsid w:val="002D688C"/>
    <w:rsid w:val="002D6C11"/>
    <w:rsid w:val="002D6C8D"/>
    <w:rsid w:val="002D77A0"/>
    <w:rsid w:val="002E19BB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F027C"/>
    <w:rsid w:val="002F4F4E"/>
    <w:rsid w:val="002F55C6"/>
    <w:rsid w:val="002F56F4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459"/>
    <w:rsid w:val="003036A5"/>
    <w:rsid w:val="003036CE"/>
    <w:rsid w:val="00304C36"/>
    <w:rsid w:val="003050F8"/>
    <w:rsid w:val="00306D58"/>
    <w:rsid w:val="003071F2"/>
    <w:rsid w:val="00307234"/>
    <w:rsid w:val="00310002"/>
    <w:rsid w:val="00310E9B"/>
    <w:rsid w:val="00311A6D"/>
    <w:rsid w:val="003120D1"/>
    <w:rsid w:val="003130D2"/>
    <w:rsid w:val="003139C0"/>
    <w:rsid w:val="00314F32"/>
    <w:rsid w:val="00315A9F"/>
    <w:rsid w:val="00316546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EA9"/>
    <w:rsid w:val="00322FC2"/>
    <w:rsid w:val="00324987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7DF"/>
    <w:rsid w:val="0033532E"/>
    <w:rsid w:val="003353FF"/>
    <w:rsid w:val="00335CCB"/>
    <w:rsid w:val="00340C08"/>
    <w:rsid w:val="00341294"/>
    <w:rsid w:val="00341B73"/>
    <w:rsid w:val="00341BA1"/>
    <w:rsid w:val="00341BB8"/>
    <w:rsid w:val="003436B0"/>
    <w:rsid w:val="003443F9"/>
    <w:rsid w:val="0034548C"/>
    <w:rsid w:val="00345BF6"/>
    <w:rsid w:val="00346104"/>
    <w:rsid w:val="003466A1"/>
    <w:rsid w:val="003472FB"/>
    <w:rsid w:val="00347F74"/>
    <w:rsid w:val="00350899"/>
    <w:rsid w:val="00351C0C"/>
    <w:rsid w:val="00351E1F"/>
    <w:rsid w:val="00352542"/>
    <w:rsid w:val="00353647"/>
    <w:rsid w:val="00353891"/>
    <w:rsid w:val="00354418"/>
    <w:rsid w:val="00354A0C"/>
    <w:rsid w:val="00354C97"/>
    <w:rsid w:val="00354F2A"/>
    <w:rsid w:val="00355758"/>
    <w:rsid w:val="003559AC"/>
    <w:rsid w:val="0035628F"/>
    <w:rsid w:val="00356ADB"/>
    <w:rsid w:val="00357369"/>
    <w:rsid w:val="00361622"/>
    <w:rsid w:val="00361FDF"/>
    <w:rsid w:val="00362D86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03B0"/>
    <w:rsid w:val="00372419"/>
    <w:rsid w:val="00373562"/>
    <w:rsid w:val="00374DE5"/>
    <w:rsid w:val="0037567B"/>
    <w:rsid w:val="0037611E"/>
    <w:rsid w:val="00376E87"/>
    <w:rsid w:val="003771A4"/>
    <w:rsid w:val="003771DB"/>
    <w:rsid w:val="00377614"/>
    <w:rsid w:val="00380899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12F"/>
    <w:rsid w:val="0038638B"/>
    <w:rsid w:val="0038671A"/>
    <w:rsid w:val="00387178"/>
    <w:rsid w:val="003879F7"/>
    <w:rsid w:val="0039034C"/>
    <w:rsid w:val="00390AAC"/>
    <w:rsid w:val="00390E77"/>
    <w:rsid w:val="0039113E"/>
    <w:rsid w:val="003928A7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2AF0"/>
    <w:rsid w:val="003A2E24"/>
    <w:rsid w:val="003A2E93"/>
    <w:rsid w:val="003A313C"/>
    <w:rsid w:val="003A31BB"/>
    <w:rsid w:val="003A31D0"/>
    <w:rsid w:val="003A3546"/>
    <w:rsid w:val="003A3723"/>
    <w:rsid w:val="003A3B31"/>
    <w:rsid w:val="003A4287"/>
    <w:rsid w:val="003A438A"/>
    <w:rsid w:val="003A4EE2"/>
    <w:rsid w:val="003A763F"/>
    <w:rsid w:val="003A7793"/>
    <w:rsid w:val="003A77B6"/>
    <w:rsid w:val="003B0430"/>
    <w:rsid w:val="003B0DCC"/>
    <w:rsid w:val="003B12BA"/>
    <w:rsid w:val="003B2689"/>
    <w:rsid w:val="003B3012"/>
    <w:rsid w:val="003B3381"/>
    <w:rsid w:val="003B36F1"/>
    <w:rsid w:val="003B3A57"/>
    <w:rsid w:val="003B3CA2"/>
    <w:rsid w:val="003B436C"/>
    <w:rsid w:val="003B5607"/>
    <w:rsid w:val="003B6C34"/>
    <w:rsid w:val="003B6DB0"/>
    <w:rsid w:val="003B7A3E"/>
    <w:rsid w:val="003C19EA"/>
    <w:rsid w:val="003C1C94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5515"/>
    <w:rsid w:val="003C612E"/>
    <w:rsid w:val="003C7597"/>
    <w:rsid w:val="003D025A"/>
    <w:rsid w:val="003D0F0E"/>
    <w:rsid w:val="003D11A0"/>
    <w:rsid w:val="003D1A8E"/>
    <w:rsid w:val="003D1CFD"/>
    <w:rsid w:val="003D204F"/>
    <w:rsid w:val="003D2208"/>
    <w:rsid w:val="003D297E"/>
    <w:rsid w:val="003D2D9A"/>
    <w:rsid w:val="003D3192"/>
    <w:rsid w:val="003D34B7"/>
    <w:rsid w:val="003D357E"/>
    <w:rsid w:val="003D3968"/>
    <w:rsid w:val="003D426E"/>
    <w:rsid w:val="003D46E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87E"/>
    <w:rsid w:val="003E6D0D"/>
    <w:rsid w:val="003E6DAC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A29"/>
    <w:rsid w:val="003F6FDF"/>
    <w:rsid w:val="003F7BF1"/>
    <w:rsid w:val="00400113"/>
    <w:rsid w:val="0040130C"/>
    <w:rsid w:val="004015D9"/>
    <w:rsid w:val="00401910"/>
    <w:rsid w:val="00403698"/>
    <w:rsid w:val="00403979"/>
    <w:rsid w:val="00404BE6"/>
    <w:rsid w:val="00404E0E"/>
    <w:rsid w:val="0040524A"/>
    <w:rsid w:val="004056D0"/>
    <w:rsid w:val="00406783"/>
    <w:rsid w:val="004069C2"/>
    <w:rsid w:val="00406D28"/>
    <w:rsid w:val="00407561"/>
    <w:rsid w:val="00407D8E"/>
    <w:rsid w:val="00410ABA"/>
    <w:rsid w:val="00410D8D"/>
    <w:rsid w:val="00410DDA"/>
    <w:rsid w:val="004111A7"/>
    <w:rsid w:val="0041200A"/>
    <w:rsid w:val="00412674"/>
    <w:rsid w:val="004129DD"/>
    <w:rsid w:val="00412C9F"/>
    <w:rsid w:val="00413E16"/>
    <w:rsid w:val="00415105"/>
    <w:rsid w:val="004173BB"/>
    <w:rsid w:val="004177DC"/>
    <w:rsid w:val="00420192"/>
    <w:rsid w:val="00421C56"/>
    <w:rsid w:val="00421F9C"/>
    <w:rsid w:val="004220E2"/>
    <w:rsid w:val="0042272D"/>
    <w:rsid w:val="00423EEE"/>
    <w:rsid w:val="00425054"/>
    <w:rsid w:val="00425B97"/>
    <w:rsid w:val="00425C00"/>
    <w:rsid w:val="00426CE2"/>
    <w:rsid w:val="00427304"/>
    <w:rsid w:val="00427835"/>
    <w:rsid w:val="004278E1"/>
    <w:rsid w:val="004309B7"/>
    <w:rsid w:val="00431FDA"/>
    <w:rsid w:val="004324D6"/>
    <w:rsid w:val="00432D9C"/>
    <w:rsid w:val="00433553"/>
    <w:rsid w:val="004336A5"/>
    <w:rsid w:val="00433980"/>
    <w:rsid w:val="00433F63"/>
    <w:rsid w:val="0043405B"/>
    <w:rsid w:val="00434620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E0A"/>
    <w:rsid w:val="0044443B"/>
    <w:rsid w:val="004447EA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315A"/>
    <w:rsid w:val="00453545"/>
    <w:rsid w:val="004543FB"/>
    <w:rsid w:val="0045444D"/>
    <w:rsid w:val="00455343"/>
    <w:rsid w:val="00455D90"/>
    <w:rsid w:val="00455F0B"/>
    <w:rsid w:val="0045631C"/>
    <w:rsid w:val="00456C52"/>
    <w:rsid w:val="00456F1B"/>
    <w:rsid w:val="00460063"/>
    <w:rsid w:val="004602B7"/>
    <w:rsid w:val="004625AC"/>
    <w:rsid w:val="00463423"/>
    <w:rsid w:val="00463862"/>
    <w:rsid w:val="00464443"/>
    <w:rsid w:val="00464A12"/>
    <w:rsid w:val="0046539A"/>
    <w:rsid w:val="00466672"/>
    <w:rsid w:val="004668B1"/>
    <w:rsid w:val="00466A00"/>
    <w:rsid w:val="00467177"/>
    <w:rsid w:val="0046737A"/>
    <w:rsid w:val="004678A6"/>
    <w:rsid w:val="004678F2"/>
    <w:rsid w:val="004707A6"/>
    <w:rsid w:val="004707EF"/>
    <w:rsid w:val="00470ED6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2E76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05F7"/>
    <w:rsid w:val="00491141"/>
    <w:rsid w:val="0049192A"/>
    <w:rsid w:val="00492574"/>
    <w:rsid w:val="00492C69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52E"/>
    <w:rsid w:val="004A2641"/>
    <w:rsid w:val="004A2B68"/>
    <w:rsid w:val="004A4D0C"/>
    <w:rsid w:val="004A649A"/>
    <w:rsid w:val="004A67D8"/>
    <w:rsid w:val="004A7179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B7707"/>
    <w:rsid w:val="004C0A72"/>
    <w:rsid w:val="004C1681"/>
    <w:rsid w:val="004C16B7"/>
    <w:rsid w:val="004C170B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273"/>
    <w:rsid w:val="004D049D"/>
    <w:rsid w:val="004D0C7C"/>
    <w:rsid w:val="004D162C"/>
    <w:rsid w:val="004D1AFB"/>
    <w:rsid w:val="004D1EEB"/>
    <w:rsid w:val="004D274B"/>
    <w:rsid w:val="004D5509"/>
    <w:rsid w:val="004D5D1C"/>
    <w:rsid w:val="004D761D"/>
    <w:rsid w:val="004D7C26"/>
    <w:rsid w:val="004E089B"/>
    <w:rsid w:val="004E4C89"/>
    <w:rsid w:val="004E6751"/>
    <w:rsid w:val="004E6F41"/>
    <w:rsid w:val="004E73D7"/>
    <w:rsid w:val="004E76A0"/>
    <w:rsid w:val="004E770B"/>
    <w:rsid w:val="004F13D1"/>
    <w:rsid w:val="004F17EA"/>
    <w:rsid w:val="004F2B39"/>
    <w:rsid w:val="004F2D2C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8CA"/>
    <w:rsid w:val="00501A30"/>
    <w:rsid w:val="00502310"/>
    <w:rsid w:val="00502807"/>
    <w:rsid w:val="00502A1B"/>
    <w:rsid w:val="00503136"/>
    <w:rsid w:val="00504548"/>
    <w:rsid w:val="00504D53"/>
    <w:rsid w:val="00504F85"/>
    <w:rsid w:val="005054A6"/>
    <w:rsid w:val="00505BF0"/>
    <w:rsid w:val="00505C51"/>
    <w:rsid w:val="00505F34"/>
    <w:rsid w:val="005062CA"/>
    <w:rsid w:val="005075C7"/>
    <w:rsid w:val="00507849"/>
    <w:rsid w:val="005079E7"/>
    <w:rsid w:val="00510059"/>
    <w:rsid w:val="005104A1"/>
    <w:rsid w:val="00510889"/>
    <w:rsid w:val="005120DA"/>
    <w:rsid w:val="00512249"/>
    <w:rsid w:val="00513729"/>
    <w:rsid w:val="00513825"/>
    <w:rsid w:val="00513B2A"/>
    <w:rsid w:val="00513BB2"/>
    <w:rsid w:val="005142DD"/>
    <w:rsid w:val="00514670"/>
    <w:rsid w:val="00514EF3"/>
    <w:rsid w:val="0051523D"/>
    <w:rsid w:val="00515347"/>
    <w:rsid w:val="00515865"/>
    <w:rsid w:val="00515FB9"/>
    <w:rsid w:val="0051619E"/>
    <w:rsid w:val="0051622A"/>
    <w:rsid w:val="0051649E"/>
    <w:rsid w:val="005164EA"/>
    <w:rsid w:val="00516BD9"/>
    <w:rsid w:val="00517369"/>
    <w:rsid w:val="00517636"/>
    <w:rsid w:val="00517AAB"/>
    <w:rsid w:val="00517EB6"/>
    <w:rsid w:val="00520075"/>
    <w:rsid w:val="0052092F"/>
    <w:rsid w:val="00520B96"/>
    <w:rsid w:val="0052185B"/>
    <w:rsid w:val="00521930"/>
    <w:rsid w:val="00521FF5"/>
    <w:rsid w:val="005222E7"/>
    <w:rsid w:val="0052252D"/>
    <w:rsid w:val="00523D81"/>
    <w:rsid w:val="0052441E"/>
    <w:rsid w:val="00524F72"/>
    <w:rsid w:val="00525534"/>
    <w:rsid w:val="005256AA"/>
    <w:rsid w:val="005257C9"/>
    <w:rsid w:val="005265AA"/>
    <w:rsid w:val="00526E06"/>
    <w:rsid w:val="00527858"/>
    <w:rsid w:val="00530AC6"/>
    <w:rsid w:val="00531971"/>
    <w:rsid w:val="005331D9"/>
    <w:rsid w:val="0053342F"/>
    <w:rsid w:val="005339AC"/>
    <w:rsid w:val="00533F0B"/>
    <w:rsid w:val="005342D7"/>
    <w:rsid w:val="005354EB"/>
    <w:rsid w:val="00537434"/>
    <w:rsid w:val="00540695"/>
    <w:rsid w:val="005414F2"/>
    <w:rsid w:val="00542925"/>
    <w:rsid w:val="00542B2A"/>
    <w:rsid w:val="005449B9"/>
    <w:rsid w:val="00544A8F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7BF"/>
    <w:rsid w:val="00553D75"/>
    <w:rsid w:val="00556E2D"/>
    <w:rsid w:val="0055723B"/>
    <w:rsid w:val="00557705"/>
    <w:rsid w:val="00557AB8"/>
    <w:rsid w:val="00557BC7"/>
    <w:rsid w:val="0056140D"/>
    <w:rsid w:val="0056180C"/>
    <w:rsid w:val="00561D95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5B5A"/>
    <w:rsid w:val="00575C8E"/>
    <w:rsid w:val="00576131"/>
    <w:rsid w:val="00576517"/>
    <w:rsid w:val="00580C32"/>
    <w:rsid w:val="00580E13"/>
    <w:rsid w:val="0058120E"/>
    <w:rsid w:val="00581843"/>
    <w:rsid w:val="00581EC6"/>
    <w:rsid w:val="005825DC"/>
    <w:rsid w:val="0058279D"/>
    <w:rsid w:val="00583862"/>
    <w:rsid w:val="00583C8E"/>
    <w:rsid w:val="00583F39"/>
    <w:rsid w:val="00585385"/>
    <w:rsid w:val="00585CF1"/>
    <w:rsid w:val="00587D38"/>
    <w:rsid w:val="00590C8F"/>
    <w:rsid w:val="00592C02"/>
    <w:rsid w:val="00592C9D"/>
    <w:rsid w:val="00593159"/>
    <w:rsid w:val="00593786"/>
    <w:rsid w:val="00594B23"/>
    <w:rsid w:val="00595DB2"/>
    <w:rsid w:val="0059678F"/>
    <w:rsid w:val="005968D5"/>
    <w:rsid w:val="00596A86"/>
    <w:rsid w:val="00596B1F"/>
    <w:rsid w:val="00596BF5"/>
    <w:rsid w:val="005979A5"/>
    <w:rsid w:val="00597B96"/>
    <w:rsid w:val="00597CB4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D2F"/>
    <w:rsid w:val="005C0218"/>
    <w:rsid w:val="005C05C8"/>
    <w:rsid w:val="005C0B80"/>
    <w:rsid w:val="005C0E8D"/>
    <w:rsid w:val="005C1B12"/>
    <w:rsid w:val="005C3317"/>
    <w:rsid w:val="005C376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0BDF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792"/>
    <w:rsid w:val="005E3DDF"/>
    <w:rsid w:val="005E3FD1"/>
    <w:rsid w:val="005E43C4"/>
    <w:rsid w:val="005E5410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29A9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F40"/>
    <w:rsid w:val="006052E5"/>
    <w:rsid w:val="0060662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DF8"/>
    <w:rsid w:val="00617587"/>
    <w:rsid w:val="00620AE1"/>
    <w:rsid w:val="00621587"/>
    <w:rsid w:val="00622408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A1"/>
    <w:rsid w:val="006252E2"/>
    <w:rsid w:val="006255A7"/>
    <w:rsid w:val="0062639B"/>
    <w:rsid w:val="00626B43"/>
    <w:rsid w:val="00627067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0A6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CBC"/>
    <w:rsid w:val="006460E6"/>
    <w:rsid w:val="006467B8"/>
    <w:rsid w:val="00646BA4"/>
    <w:rsid w:val="00646C60"/>
    <w:rsid w:val="006479EE"/>
    <w:rsid w:val="006503AC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44B"/>
    <w:rsid w:val="00657E8F"/>
    <w:rsid w:val="00660563"/>
    <w:rsid w:val="00660D52"/>
    <w:rsid w:val="006618CC"/>
    <w:rsid w:val="00661A0C"/>
    <w:rsid w:val="0066381D"/>
    <w:rsid w:val="006670D3"/>
    <w:rsid w:val="00670BBC"/>
    <w:rsid w:val="0067137B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B22"/>
    <w:rsid w:val="00677DE0"/>
    <w:rsid w:val="00681347"/>
    <w:rsid w:val="00681522"/>
    <w:rsid w:val="0068167D"/>
    <w:rsid w:val="006821FF"/>
    <w:rsid w:val="006825E8"/>
    <w:rsid w:val="00682E94"/>
    <w:rsid w:val="006835CF"/>
    <w:rsid w:val="006838A4"/>
    <w:rsid w:val="0068441A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719"/>
    <w:rsid w:val="00694C30"/>
    <w:rsid w:val="00695249"/>
    <w:rsid w:val="00697698"/>
    <w:rsid w:val="00697C0D"/>
    <w:rsid w:val="006A024F"/>
    <w:rsid w:val="006A0D4F"/>
    <w:rsid w:val="006A1906"/>
    <w:rsid w:val="006A1E0C"/>
    <w:rsid w:val="006A33EF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3FD1"/>
    <w:rsid w:val="006B49D8"/>
    <w:rsid w:val="006B4EBD"/>
    <w:rsid w:val="006B5A12"/>
    <w:rsid w:val="006B5B0F"/>
    <w:rsid w:val="006B60F1"/>
    <w:rsid w:val="006B6259"/>
    <w:rsid w:val="006B6AC5"/>
    <w:rsid w:val="006B7750"/>
    <w:rsid w:val="006B7D51"/>
    <w:rsid w:val="006C1208"/>
    <w:rsid w:val="006C20B5"/>
    <w:rsid w:val="006C3F54"/>
    <w:rsid w:val="006C4AF7"/>
    <w:rsid w:val="006C566F"/>
    <w:rsid w:val="006C61DA"/>
    <w:rsid w:val="006C64A4"/>
    <w:rsid w:val="006C6818"/>
    <w:rsid w:val="006C6C98"/>
    <w:rsid w:val="006D00B9"/>
    <w:rsid w:val="006D1730"/>
    <w:rsid w:val="006D1A6C"/>
    <w:rsid w:val="006D1D33"/>
    <w:rsid w:val="006D38B5"/>
    <w:rsid w:val="006D3D62"/>
    <w:rsid w:val="006D4AFD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7C4"/>
    <w:rsid w:val="006E1D7A"/>
    <w:rsid w:val="006E227D"/>
    <w:rsid w:val="006E29B9"/>
    <w:rsid w:val="006E2D7F"/>
    <w:rsid w:val="006E3157"/>
    <w:rsid w:val="006E3811"/>
    <w:rsid w:val="006E400A"/>
    <w:rsid w:val="006E4C4F"/>
    <w:rsid w:val="006E6683"/>
    <w:rsid w:val="006E7318"/>
    <w:rsid w:val="006E7D16"/>
    <w:rsid w:val="006F0A02"/>
    <w:rsid w:val="006F1D13"/>
    <w:rsid w:val="006F1DF1"/>
    <w:rsid w:val="006F21B0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BB"/>
    <w:rsid w:val="007016E4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F9B"/>
    <w:rsid w:val="00710FE2"/>
    <w:rsid w:val="007110BD"/>
    <w:rsid w:val="00711E2E"/>
    <w:rsid w:val="00712257"/>
    <w:rsid w:val="007127D7"/>
    <w:rsid w:val="00713D61"/>
    <w:rsid w:val="00715631"/>
    <w:rsid w:val="00715B71"/>
    <w:rsid w:val="00715DBE"/>
    <w:rsid w:val="00716105"/>
    <w:rsid w:val="00716B99"/>
    <w:rsid w:val="007177CE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596D"/>
    <w:rsid w:val="007261AE"/>
    <w:rsid w:val="007267A6"/>
    <w:rsid w:val="007269B0"/>
    <w:rsid w:val="00727DF0"/>
    <w:rsid w:val="007312E3"/>
    <w:rsid w:val="0073176B"/>
    <w:rsid w:val="00731A69"/>
    <w:rsid w:val="0073318C"/>
    <w:rsid w:val="00733B8A"/>
    <w:rsid w:val="00733C8B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4746"/>
    <w:rsid w:val="00746128"/>
    <w:rsid w:val="007470AD"/>
    <w:rsid w:val="00747750"/>
    <w:rsid w:val="0075099A"/>
    <w:rsid w:val="00750F3F"/>
    <w:rsid w:val="00751933"/>
    <w:rsid w:val="00751D52"/>
    <w:rsid w:val="0075309B"/>
    <w:rsid w:val="00753EA7"/>
    <w:rsid w:val="0075449C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7677"/>
    <w:rsid w:val="00767BBC"/>
    <w:rsid w:val="00767D7C"/>
    <w:rsid w:val="00767FB4"/>
    <w:rsid w:val="0077001E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2E9C"/>
    <w:rsid w:val="00783CC5"/>
    <w:rsid w:val="00783F67"/>
    <w:rsid w:val="007840FA"/>
    <w:rsid w:val="0078476F"/>
    <w:rsid w:val="00785535"/>
    <w:rsid w:val="00785736"/>
    <w:rsid w:val="00785DDD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6842"/>
    <w:rsid w:val="00797494"/>
    <w:rsid w:val="00797A75"/>
    <w:rsid w:val="00797D5D"/>
    <w:rsid w:val="007A0489"/>
    <w:rsid w:val="007A06B3"/>
    <w:rsid w:val="007A26AC"/>
    <w:rsid w:val="007A4BC3"/>
    <w:rsid w:val="007A4E1D"/>
    <w:rsid w:val="007A5A80"/>
    <w:rsid w:val="007A64D8"/>
    <w:rsid w:val="007A67CB"/>
    <w:rsid w:val="007A7A83"/>
    <w:rsid w:val="007B0643"/>
    <w:rsid w:val="007B176C"/>
    <w:rsid w:val="007B2068"/>
    <w:rsid w:val="007B2150"/>
    <w:rsid w:val="007B29D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70D4"/>
    <w:rsid w:val="007C760B"/>
    <w:rsid w:val="007C77F9"/>
    <w:rsid w:val="007C7D77"/>
    <w:rsid w:val="007D0849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5A73"/>
    <w:rsid w:val="007D6027"/>
    <w:rsid w:val="007E07FE"/>
    <w:rsid w:val="007E114A"/>
    <w:rsid w:val="007E12AD"/>
    <w:rsid w:val="007E14E2"/>
    <w:rsid w:val="007E2555"/>
    <w:rsid w:val="007E2E9D"/>
    <w:rsid w:val="007E2FB1"/>
    <w:rsid w:val="007E33C3"/>
    <w:rsid w:val="007E456F"/>
    <w:rsid w:val="007E4F3F"/>
    <w:rsid w:val="007E583A"/>
    <w:rsid w:val="007E6037"/>
    <w:rsid w:val="007E7B44"/>
    <w:rsid w:val="007E7DC9"/>
    <w:rsid w:val="007E7F95"/>
    <w:rsid w:val="007F19A0"/>
    <w:rsid w:val="007F2467"/>
    <w:rsid w:val="007F2655"/>
    <w:rsid w:val="007F2780"/>
    <w:rsid w:val="007F305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250"/>
    <w:rsid w:val="007F7390"/>
    <w:rsid w:val="007F7540"/>
    <w:rsid w:val="008004E9"/>
    <w:rsid w:val="00801B5B"/>
    <w:rsid w:val="00801BB5"/>
    <w:rsid w:val="008020C8"/>
    <w:rsid w:val="008028A7"/>
    <w:rsid w:val="00802A04"/>
    <w:rsid w:val="00804AE8"/>
    <w:rsid w:val="00804F6B"/>
    <w:rsid w:val="008050DC"/>
    <w:rsid w:val="0080597A"/>
    <w:rsid w:val="00805F88"/>
    <w:rsid w:val="00805FEA"/>
    <w:rsid w:val="00807611"/>
    <w:rsid w:val="00807DFC"/>
    <w:rsid w:val="00807E10"/>
    <w:rsid w:val="00810FC4"/>
    <w:rsid w:val="00811434"/>
    <w:rsid w:val="0081169B"/>
    <w:rsid w:val="008120D4"/>
    <w:rsid w:val="00812643"/>
    <w:rsid w:val="008129B2"/>
    <w:rsid w:val="00812E72"/>
    <w:rsid w:val="00813069"/>
    <w:rsid w:val="00814395"/>
    <w:rsid w:val="0081482D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5AA5"/>
    <w:rsid w:val="00825C64"/>
    <w:rsid w:val="00827AEC"/>
    <w:rsid w:val="008305B9"/>
    <w:rsid w:val="0083078F"/>
    <w:rsid w:val="00830DA5"/>
    <w:rsid w:val="0083104A"/>
    <w:rsid w:val="0083107E"/>
    <w:rsid w:val="00831D1F"/>
    <w:rsid w:val="00831E46"/>
    <w:rsid w:val="008321ED"/>
    <w:rsid w:val="00832B67"/>
    <w:rsid w:val="00833634"/>
    <w:rsid w:val="00834652"/>
    <w:rsid w:val="00834EC5"/>
    <w:rsid w:val="00835181"/>
    <w:rsid w:val="00835547"/>
    <w:rsid w:val="0083697A"/>
    <w:rsid w:val="0083745E"/>
    <w:rsid w:val="0084017F"/>
    <w:rsid w:val="008413F6"/>
    <w:rsid w:val="0084198B"/>
    <w:rsid w:val="00842063"/>
    <w:rsid w:val="0084210E"/>
    <w:rsid w:val="0084211C"/>
    <w:rsid w:val="00843130"/>
    <w:rsid w:val="00843391"/>
    <w:rsid w:val="008442EF"/>
    <w:rsid w:val="00844F48"/>
    <w:rsid w:val="00845961"/>
    <w:rsid w:val="00845BF5"/>
    <w:rsid w:val="008461F4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DFB"/>
    <w:rsid w:val="00850ED5"/>
    <w:rsid w:val="00850F6C"/>
    <w:rsid w:val="008519F5"/>
    <w:rsid w:val="008520E2"/>
    <w:rsid w:val="0085235A"/>
    <w:rsid w:val="00852B13"/>
    <w:rsid w:val="00854D12"/>
    <w:rsid w:val="0085501D"/>
    <w:rsid w:val="008554DE"/>
    <w:rsid w:val="00855B6D"/>
    <w:rsid w:val="00856A01"/>
    <w:rsid w:val="00857160"/>
    <w:rsid w:val="0085783A"/>
    <w:rsid w:val="00857972"/>
    <w:rsid w:val="00860D2E"/>
    <w:rsid w:val="00861907"/>
    <w:rsid w:val="00862081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31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2D3"/>
    <w:rsid w:val="0087798E"/>
    <w:rsid w:val="00877B24"/>
    <w:rsid w:val="00880219"/>
    <w:rsid w:val="008803AB"/>
    <w:rsid w:val="008804B2"/>
    <w:rsid w:val="008812AE"/>
    <w:rsid w:val="00882740"/>
    <w:rsid w:val="00882D69"/>
    <w:rsid w:val="00883351"/>
    <w:rsid w:val="00883AF5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DF3"/>
    <w:rsid w:val="00892EAB"/>
    <w:rsid w:val="00893389"/>
    <w:rsid w:val="00893B5D"/>
    <w:rsid w:val="00893DC6"/>
    <w:rsid w:val="008944B7"/>
    <w:rsid w:val="00894A61"/>
    <w:rsid w:val="00894DFA"/>
    <w:rsid w:val="00895C87"/>
    <w:rsid w:val="00895DBA"/>
    <w:rsid w:val="00896153"/>
    <w:rsid w:val="008964DF"/>
    <w:rsid w:val="00897056"/>
    <w:rsid w:val="008970AC"/>
    <w:rsid w:val="0089758D"/>
    <w:rsid w:val="008975BC"/>
    <w:rsid w:val="008976FE"/>
    <w:rsid w:val="00897A93"/>
    <w:rsid w:val="00897BB8"/>
    <w:rsid w:val="008A0397"/>
    <w:rsid w:val="008A0833"/>
    <w:rsid w:val="008A0AFF"/>
    <w:rsid w:val="008A1130"/>
    <w:rsid w:val="008A1628"/>
    <w:rsid w:val="008A2061"/>
    <w:rsid w:val="008A27C4"/>
    <w:rsid w:val="008A4399"/>
    <w:rsid w:val="008A5276"/>
    <w:rsid w:val="008A5CE5"/>
    <w:rsid w:val="008A5D85"/>
    <w:rsid w:val="008A5F70"/>
    <w:rsid w:val="008A62B4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6CBB"/>
    <w:rsid w:val="008B740F"/>
    <w:rsid w:val="008C00EB"/>
    <w:rsid w:val="008C0168"/>
    <w:rsid w:val="008C0254"/>
    <w:rsid w:val="008C139D"/>
    <w:rsid w:val="008C167F"/>
    <w:rsid w:val="008C194A"/>
    <w:rsid w:val="008C32FD"/>
    <w:rsid w:val="008C397E"/>
    <w:rsid w:val="008C5B92"/>
    <w:rsid w:val="008C5F1A"/>
    <w:rsid w:val="008C5FC4"/>
    <w:rsid w:val="008C72BE"/>
    <w:rsid w:val="008C7E9E"/>
    <w:rsid w:val="008D04F5"/>
    <w:rsid w:val="008D0873"/>
    <w:rsid w:val="008D0F7E"/>
    <w:rsid w:val="008D1D2A"/>
    <w:rsid w:val="008D1FF9"/>
    <w:rsid w:val="008D3919"/>
    <w:rsid w:val="008D3B92"/>
    <w:rsid w:val="008D3C66"/>
    <w:rsid w:val="008D42FD"/>
    <w:rsid w:val="008D4D04"/>
    <w:rsid w:val="008D564A"/>
    <w:rsid w:val="008D58F4"/>
    <w:rsid w:val="008D58F8"/>
    <w:rsid w:val="008D67FD"/>
    <w:rsid w:val="008D6B62"/>
    <w:rsid w:val="008D6E3C"/>
    <w:rsid w:val="008D78A6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61A4"/>
    <w:rsid w:val="008E6856"/>
    <w:rsid w:val="008E6C00"/>
    <w:rsid w:val="008F0003"/>
    <w:rsid w:val="008F0489"/>
    <w:rsid w:val="008F1099"/>
    <w:rsid w:val="008F1405"/>
    <w:rsid w:val="008F1F2F"/>
    <w:rsid w:val="008F20B4"/>
    <w:rsid w:val="008F242B"/>
    <w:rsid w:val="008F2A4F"/>
    <w:rsid w:val="008F2CA5"/>
    <w:rsid w:val="008F3884"/>
    <w:rsid w:val="008F3F79"/>
    <w:rsid w:val="008F4214"/>
    <w:rsid w:val="008F5120"/>
    <w:rsid w:val="008F5E6F"/>
    <w:rsid w:val="008F6CB3"/>
    <w:rsid w:val="008F6F05"/>
    <w:rsid w:val="008F7BF6"/>
    <w:rsid w:val="00900B87"/>
    <w:rsid w:val="00901020"/>
    <w:rsid w:val="009015ED"/>
    <w:rsid w:val="0090246D"/>
    <w:rsid w:val="009026C2"/>
    <w:rsid w:val="00902ADF"/>
    <w:rsid w:val="00902B27"/>
    <w:rsid w:val="00902DA8"/>
    <w:rsid w:val="00903B2D"/>
    <w:rsid w:val="00904345"/>
    <w:rsid w:val="009051F9"/>
    <w:rsid w:val="00906179"/>
    <w:rsid w:val="009062AB"/>
    <w:rsid w:val="009078D7"/>
    <w:rsid w:val="00907E17"/>
    <w:rsid w:val="009101B0"/>
    <w:rsid w:val="00911623"/>
    <w:rsid w:val="009119F5"/>
    <w:rsid w:val="0091289D"/>
    <w:rsid w:val="00914628"/>
    <w:rsid w:val="00914991"/>
    <w:rsid w:val="00914B9C"/>
    <w:rsid w:val="009156D9"/>
    <w:rsid w:val="00916154"/>
    <w:rsid w:val="009168E6"/>
    <w:rsid w:val="00917A1C"/>
    <w:rsid w:val="00920519"/>
    <w:rsid w:val="00920B1D"/>
    <w:rsid w:val="00920BDE"/>
    <w:rsid w:val="00920DE5"/>
    <w:rsid w:val="00921172"/>
    <w:rsid w:val="0092134C"/>
    <w:rsid w:val="0092175B"/>
    <w:rsid w:val="009232B3"/>
    <w:rsid w:val="009239BF"/>
    <w:rsid w:val="00923F8C"/>
    <w:rsid w:val="0092530D"/>
    <w:rsid w:val="00925EA2"/>
    <w:rsid w:val="0092614D"/>
    <w:rsid w:val="00927D54"/>
    <w:rsid w:val="00927E60"/>
    <w:rsid w:val="00930488"/>
    <w:rsid w:val="00930740"/>
    <w:rsid w:val="00930D77"/>
    <w:rsid w:val="00933591"/>
    <w:rsid w:val="00933627"/>
    <w:rsid w:val="00935303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65B3"/>
    <w:rsid w:val="009468DC"/>
    <w:rsid w:val="00946995"/>
    <w:rsid w:val="00946BF8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5BE"/>
    <w:rsid w:val="00953790"/>
    <w:rsid w:val="0095415F"/>
    <w:rsid w:val="009546DE"/>
    <w:rsid w:val="00954E99"/>
    <w:rsid w:val="0095528F"/>
    <w:rsid w:val="009556FC"/>
    <w:rsid w:val="00955D49"/>
    <w:rsid w:val="0095609C"/>
    <w:rsid w:val="00957288"/>
    <w:rsid w:val="00957718"/>
    <w:rsid w:val="009579DB"/>
    <w:rsid w:val="009579DD"/>
    <w:rsid w:val="009601EE"/>
    <w:rsid w:val="0096078F"/>
    <w:rsid w:val="00960A57"/>
    <w:rsid w:val="00960C51"/>
    <w:rsid w:val="00963908"/>
    <w:rsid w:val="00964527"/>
    <w:rsid w:val="009649FB"/>
    <w:rsid w:val="00964A21"/>
    <w:rsid w:val="00964E0C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260A"/>
    <w:rsid w:val="0097392F"/>
    <w:rsid w:val="009740B9"/>
    <w:rsid w:val="00974219"/>
    <w:rsid w:val="009743DA"/>
    <w:rsid w:val="00975613"/>
    <w:rsid w:val="009768D2"/>
    <w:rsid w:val="00976D8A"/>
    <w:rsid w:val="00976FF9"/>
    <w:rsid w:val="0097709A"/>
    <w:rsid w:val="009778E9"/>
    <w:rsid w:val="00977C1A"/>
    <w:rsid w:val="00977ECE"/>
    <w:rsid w:val="00981818"/>
    <w:rsid w:val="00982272"/>
    <w:rsid w:val="0098327B"/>
    <w:rsid w:val="00983951"/>
    <w:rsid w:val="00983AF3"/>
    <w:rsid w:val="00984559"/>
    <w:rsid w:val="009852E2"/>
    <w:rsid w:val="009852ED"/>
    <w:rsid w:val="00985743"/>
    <w:rsid w:val="00986556"/>
    <w:rsid w:val="00986807"/>
    <w:rsid w:val="009868AB"/>
    <w:rsid w:val="00986986"/>
    <w:rsid w:val="00986E20"/>
    <w:rsid w:val="00986FEF"/>
    <w:rsid w:val="0099076C"/>
    <w:rsid w:val="009907CF"/>
    <w:rsid w:val="00990934"/>
    <w:rsid w:val="00990B22"/>
    <w:rsid w:val="009912BB"/>
    <w:rsid w:val="009924E5"/>
    <w:rsid w:val="00993914"/>
    <w:rsid w:val="0099510B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72E3"/>
    <w:rsid w:val="009A77D1"/>
    <w:rsid w:val="009A7896"/>
    <w:rsid w:val="009A7DFD"/>
    <w:rsid w:val="009B0494"/>
    <w:rsid w:val="009B0639"/>
    <w:rsid w:val="009B1ED6"/>
    <w:rsid w:val="009B3203"/>
    <w:rsid w:val="009B3AAF"/>
    <w:rsid w:val="009B4E4F"/>
    <w:rsid w:val="009B5601"/>
    <w:rsid w:val="009B5697"/>
    <w:rsid w:val="009B59A5"/>
    <w:rsid w:val="009B661E"/>
    <w:rsid w:val="009B774D"/>
    <w:rsid w:val="009B7B06"/>
    <w:rsid w:val="009C1979"/>
    <w:rsid w:val="009C1C02"/>
    <w:rsid w:val="009C24B6"/>
    <w:rsid w:val="009C2EF7"/>
    <w:rsid w:val="009C4602"/>
    <w:rsid w:val="009C48FF"/>
    <w:rsid w:val="009C498F"/>
    <w:rsid w:val="009C501F"/>
    <w:rsid w:val="009C515D"/>
    <w:rsid w:val="009C533A"/>
    <w:rsid w:val="009C56CE"/>
    <w:rsid w:val="009C5CAB"/>
    <w:rsid w:val="009C5CFF"/>
    <w:rsid w:val="009C60B1"/>
    <w:rsid w:val="009C6DD4"/>
    <w:rsid w:val="009C7D7E"/>
    <w:rsid w:val="009D01E6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3A2B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094"/>
    <w:rsid w:val="009E023D"/>
    <w:rsid w:val="009E03CC"/>
    <w:rsid w:val="009E068E"/>
    <w:rsid w:val="009E0797"/>
    <w:rsid w:val="009E0FC4"/>
    <w:rsid w:val="009E1326"/>
    <w:rsid w:val="009E17D3"/>
    <w:rsid w:val="009E1B07"/>
    <w:rsid w:val="009E239C"/>
    <w:rsid w:val="009E30A4"/>
    <w:rsid w:val="009E3A3C"/>
    <w:rsid w:val="009E3C32"/>
    <w:rsid w:val="009E584A"/>
    <w:rsid w:val="009E58CF"/>
    <w:rsid w:val="009E6251"/>
    <w:rsid w:val="009E7126"/>
    <w:rsid w:val="009F0278"/>
    <w:rsid w:val="009F180B"/>
    <w:rsid w:val="009F1FD9"/>
    <w:rsid w:val="009F22E6"/>
    <w:rsid w:val="009F2E07"/>
    <w:rsid w:val="009F2FBE"/>
    <w:rsid w:val="009F3111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215E"/>
    <w:rsid w:val="00A02E55"/>
    <w:rsid w:val="00A058A3"/>
    <w:rsid w:val="00A05B02"/>
    <w:rsid w:val="00A05B26"/>
    <w:rsid w:val="00A06D85"/>
    <w:rsid w:val="00A07075"/>
    <w:rsid w:val="00A0707C"/>
    <w:rsid w:val="00A07986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5C1"/>
    <w:rsid w:val="00A15786"/>
    <w:rsid w:val="00A15C9B"/>
    <w:rsid w:val="00A15CA8"/>
    <w:rsid w:val="00A1609F"/>
    <w:rsid w:val="00A1643A"/>
    <w:rsid w:val="00A17068"/>
    <w:rsid w:val="00A179CB"/>
    <w:rsid w:val="00A17CE9"/>
    <w:rsid w:val="00A17EE3"/>
    <w:rsid w:val="00A20C17"/>
    <w:rsid w:val="00A21D82"/>
    <w:rsid w:val="00A21F29"/>
    <w:rsid w:val="00A22BD0"/>
    <w:rsid w:val="00A24080"/>
    <w:rsid w:val="00A2533B"/>
    <w:rsid w:val="00A25844"/>
    <w:rsid w:val="00A25ACB"/>
    <w:rsid w:val="00A2673B"/>
    <w:rsid w:val="00A27346"/>
    <w:rsid w:val="00A30452"/>
    <w:rsid w:val="00A306AA"/>
    <w:rsid w:val="00A307A9"/>
    <w:rsid w:val="00A31996"/>
    <w:rsid w:val="00A31DAD"/>
    <w:rsid w:val="00A31EB0"/>
    <w:rsid w:val="00A32001"/>
    <w:rsid w:val="00A33A85"/>
    <w:rsid w:val="00A34699"/>
    <w:rsid w:val="00A35DC4"/>
    <w:rsid w:val="00A35F30"/>
    <w:rsid w:val="00A370B1"/>
    <w:rsid w:val="00A37769"/>
    <w:rsid w:val="00A40792"/>
    <w:rsid w:val="00A40829"/>
    <w:rsid w:val="00A40F06"/>
    <w:rsid w:val="00A40FDF"/>
    <w:rsid w:val="00A410D2"/>
    <w:rsid w:val="00A424EA"/>
    <w:rsid w:val="00A42C18"/>
    <w:rsid w:val="00A439C6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4184"/>
    <w:rsid w:val="00A5470F"/>
    <w:rsid w:val="00A54784"/>
    <w:rsid w:val="00A54B55"/>
    <w:rsid w:val="00A54D78"/>
    <w:rsid w:val="00A54DFF"/>
    <w:rsid w:val="00A56B3F"/>
    <w:rsid w:val="00A57428"/>
    <w:rsid w:val="00A57F9F"/>
    <w:rsid w:val="00A607D6"/>
    <w:rsid w:val="00A62D33"/>
    <w:rsid w:val="00A6468E"/>
    <w:rsid w:val="00A64A92"/>
    <w:rsid w:val="00A64FB2"/>
    <w:rsid w:val="00A65BD8"/>
    <w:rsid w:val="00A65DEC"/>
    <w:rsid w:val="00A6619C"/>
    <w:rsid w:val="00A664E1"/>
    <w:rsid w:val="00A678BB"/>
    <w:rsid w:val="00A70415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C5D"/>
    <w:rsid w:val="00A75CDC"/>
    <w:rsid w:val="00A7671D"/>
    <w:rsid w:val="00A771AE"/>
    <w:rsid w:val="00A777F3"/>
    <w:rsid w:val="00A77E49"/>
    <w:rsid w:val="00A80227"/>
    <w:rsid w:val="00A80791"/>
    <w:rsid w:val="00A80BB3"/>
    <w:rsid w:val="00A80BCB"/>
    <w:rsid w:val="00A80D5C"/>
    <w:rsid w:val="00A814B9"/>
    <w:rsid w:val="00A8174B"/>
    <w:rsid w:val="00A819B7"/>
    <w:rsid w:val="00A8380E"/>
    <w:rsid w:val="00A8466E"/>
    <w:rsid w:val="00A84D99"/>
    <w:rsid w:val="00A85110"/>
    <w:rsid w:val="00A85823"/>
    <w:rsid w:val="00A859FD"/>
    <w:rsid w:val="00A85CBD"/>
    <w:rsid w:val="00A861A6"/>
    <w:rsid w:val="00A8638E"/>
    <w:rsid w:val="00A879B2"/>
    <w:rsid w:val="00A87D21"/>
    <w:rsid w:val="00A90E84"/>
    <w:rsid w:val="00A91231"/>
    <w:rsid w:val="00A9245B"/>
    <w:rsid w:val="00A939D6"/>
    <w:rsid w:val="00A93D91"/>
    <w:rsid w:val="00A95637"/>
    <w:rsid w:val="00A95BE8"/>
    <w:rsid w:val="00A95D66"/>
    <w:rsid w:val="00A961FB"/>
    <w:rsid w:val="00A96A89"/>
    <w:rsid w:val="00A96F25"/>
    <w:rsid w:val="00A978DE"/>
    <w:rsid w:val="00A97C37"/>
    <w:rsid w:val="00AA0631"/>
    <w:rsid w:val="00AA0DAC"/>
    <w:rsid w:val="00AA1094"/>
    <w:rsid w:val="00AA12A5"/>
    <w:rsid w:val="00AA2603"/>
    <w:rsid w:val="00AA2BA6"/>
    <w:rsid w:val="00AA2D15"/>
    <w:rsid w:val="00AA32C5"/>
    <w:rsid w:val="00AA36F2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B7904"/>
    <w:rsid w:val="00AC158D"/>
    <w:rsid w:val="00AC1F16"/>
    <w:rsid w:val="00AC291B"/>
    <w:rsid w:val="00AC32BA"/>
    <w:rsid w:val="00AC34C8"/>
    <w:rsid w:val="00AC41F6"/>
    <w:rsid w:val="00AC48CD"/>
    <w:rsid w:val="00AC4DA3"/>
    <w:rsid w:val="00AC5259"/>
    <w:rsid w:val="00AC60C1"/>
    <w:rsid w:val="00AC7568"/>
    <w:rsid w:val="00AC76DF"/>
    <w:rsid w:val="00AC7885"/>
    <w:rsid w:val="00AD00B6"/>
    <w:rsid w:val="00AD0263"/>
    <w:rsid w:val="00AD0A40"/>
    <w:rsid w:val="00AD188F"/>
    <w:rsid w:val="00AD19F7"/>
    <w:rsid w:val="00AD1AB8"/>
    <w:rsid w:val="00AD29F6"/>
    <w:rsid w:val="00AD2BCA"/>
    <w:rsid w:val="00AD2CC8"/>
    <w:rsid w:val="00AD383B"/>
    <w:rsid w:val="00AD3BE5"/>
    <w:rsid w:val="00AD3DF0"/>
    <w:rsid w:val="00AD4632"/>
    <w:rsid w:val="00AD6E76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BBE"/>
    <w:rsid w:val="00AE57CA"/>
    <w:rsid w:val="00AE57D0"/>
    <w:rsid w:val="00AE62CE"/>
    <w:rsid w:val="00AE6528"/>
    <w:rsid w:val="00AF0015"/>
    <w:rsid w:val="00AF0378"/>
    <w:rsid w:val="00AF03BE"/>
    <w:rsid w:val="00AF094A"/>
    <w:rsid w:val="00AF0F86"/>
    <w:rsid w:val="00AF133E"/>
    <w:rsid w:val="00AF1AFC"/>
    <w:rsid w:val="00AF1C1F"/>
    <w:rsid w:val="00AF1C4A"/>
    <w:rsid w:val="00AF1F40"/>
    <w:rsid w:val="00AF1FAD"/>
    <w:rsid w:val="00AF2842"/>
    <w:rsid w:val="00AF28A9"/>
    <w:rsid w:val="00AF2B26"/>
    <w:rsid w:val="00AF2B55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1E2"/>
    <w:rsid w:val="00B00B03"/>
    <w:rsid w:val="00B01CBD"/>
    <w:rsid w:val="00B01D6D"/>
    <w:rsid w:val="00B024E6"/>
    <w:rsid w:val="00B02973"/>
    <w:rsid w:val="00B02C86"/>
    <w:rsid w:val="00B031DB"/>
    <w:rsid w:val="00B03203"/>
    <w:rsid w:val="00B03BED"/>
    <w:rsid w:val="00B03EE8"/>
    <w:rsid w:val="00B045CA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30B1B"/>
    <w:rsid w:val="00B33985"/>
    <w:rsid w:val="00B341D5"/>
    <w:rsid w:val="00B34545"/>
    <w:rsid w:val="00B348F4"/>
    <w:rsid w:val="00B34BC5"/>
    <w:rsid w:val="00B34C0F"/>
    <w:rsid w:val="00B34D06"/>
    <w:rsid w:val="00B35894"/>
    <w:rsid w:val="00B358DD"/>
    <w:rsid w:val="00B35E5D"/>
    <w:rsid w:val="00B35FBA"/>
    <w:rsid w:val="00B362EE"/>
    <w:rsid w:val="00B363B7"/>
    <w:rsid w:val="00B36513"/>
    <w:rsid w:val="00B37D4B"/>
    <w:rsid w:val="00B40B6F"/>
    <w:rsid w:val="00B41A12"/>
    <w:rsid w:val="00B41A50"/>
    <w:rsid w:val="00B41BB6"/>
    <w:rsid w:val="00B42741"/>
    <w:rsid w:val="00B4479C"/>
    <w:rsid w:val="00B450F4"/>
    <w:rsid w:val="00B45156"/>
    <w:rsid w:val="00B453F9"/>
    <w:rsid w:val="00B46365"/>
    <w:rsid w:val="00B46647"/>
    <w:rsid w:val="00B46DD6"/>
    <w:rsid w:val="00B46FC2"/>
    <w:rsid w:val="00B501F8"/>
    <w:rsid w:val="00B507D7"/>
    <w:rsid w:val="00B5082B"/>
    <w:rsid w:val="00B50B06"/>
    <w:rsid w:val="00B5160A"/>
    <w:rsid w:val="00B51771"/>
    <w:rsid w:val="00B527EE"/>
    <w:rsid w:val="00B52872"/>
    <w:rsid w:val="00B5457D"/>
    <w:rsid w:val="00B550B6"/>
    <w:rsid w:val="00B553DB"/>
    <w:rsid w:val="00B56379"/>
    <w:rsid w:val="00B563A3"/>
    <w:rsid w:val="00B56A9F"/>
    <w:rsid w:val="00B57139"/>
    <w:rsid w:val="00B61E0E"/>
    <w:rsid w:val="00B63B05"/>
    <w:rsid w:val="00B64B9F"/>
    <w:rsid w:val="00B65276"/>
    <w:rsid w:val="00B66198"/>
    <w:rsid w:val="00B679EA"/>
    <w:rsid w:val="00B67B3C"/>
    <w:rsid w:val="00B70662"/>
    <w:rsid w:val="00B713D7"/>
    <w:rsid w:val="00B71D12"/>
    <w:rsid w:val="00B72033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716"/>
    <w:rsid w:val="00B817E8"/>
    <w:rsid w:val="00B82B1B"/>
    <w:rsid w:val="00B83A96"/>
    <w:rsid w:val="00B83B14"/>
    <w:rsid w:val="00B8612F"/>
    <w:rsid w:val="00B868B9"/>
    <w:rsid w:val="00B86ABE"/>
    <w:rsid w:val="00B86B33"/>
    <w:rsid w:val="00B911C1"/>
    <w:rsid w:val="00B9182F"/>
    <w:rsid w:val="00B921D3"/>
    <w:rsid w:val="00B925AB"/>
    <w:rsid w:val="00B92DC1"/>
    <w:rsid w:val="00B93C8F"/>
    <w:rsid w:val="00B9491D"/>
    <w:rsid w:val="00B94C0A"/>
    <w:rsid w:val="00B9552F"/>
    <w:rsid w:val="00B9625F"/>
    <w:rsid w:val="00B96B1D"/>
    <w:rsid w:val="00B97561"/>
    <w:rsid w:val="00B97A2B"/>
    <w:rsid w:val="00BA02DC"/>
    <w:rsid w:val="00BA0997"/>
    <w:rsid w:val="00BA1254"/>
    <w:rsid w:val="00BA2500"/>
    <w:rsid w:val="00BA2C8E"/>
    <w:rsid w:val="00BA3862"/>
    <w:rsid w:val="00BA4112"/>
    <w:rsid w:val="00BA41B5"/>
    <w:rsid w:val="00BA515D"/>
    <w:rsid w:val="00BA6215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8F"/>
    <w:rsid w:val="00BB32E8"/>
    <w:rsid w:val="00BB393D"/>
    <w:rsid w:val="00BB4A9C"/>
    <w:rsid w:val="00BB4F01"/>
    <w:rsid w:val="00BB5081"/>
    <w:rsid w:val="00BB5F19"/>
    <w:rsid w:val="00BB6425"/>
    <w:rsid w:val="00BC0665"/>
    <w:rsid w:val="00BC0A7B"/>
    <w:rsid w:val="00BC0B50"/>
    <w:rsid w:val="00BC121B"/>
    <w:rsid w:val="00BC1329"/>
    <w:rsid w:val="00BC1B04"/>
    <w:rsid w:val="00BC1BD1"/>
    <w:rsid w:val="00BC1E6F"/>
    <w:rsid w:val="00BC24B1"/>
    <w:rsid w:val="00BC2A4A"/>
    <w:rsid w:val="00BC2AE0"/>
    <w:rsid w:val="00BC388F"/>
    <w:rsid w:val="00BC5495"/>
    <w:rsid w:val="00BC585D"/>
    <w:rsid w:val="00BC5B7D"/>
    <w:rsid w:val="00BC6408"/>
    <w:rsid w:val="00BC663A"/>
    <w:rsid w:val="00BC71ED"/>
    <w:rsid w:val="00BD0934"/>
    <w:rsid w:val="00BD12BE"/>
    <w:rsid w:val="00BD39AD"/>
    <w:rsid w:val="00BD3AB6"/>
    <w:rsid w:val="00BD480A"/>
    <w:rsid w:val="00BD4F52"/>
    <w:rsid w:val="00BD54FD"/>
    <w:rsid w:val="00BD5672"/>
    <w:rsid w:val="00BD6897"/>
    <w:rsid w:val="00BD7AB8"/>
    <w:rsid w:val="00BE077C"/>
    <w:rsid w:val="00BE0835"/>
    <w:rsid w:val="00BE0E75"/>
    <w:rsid w:val="00BE2CD3"/>
    <w:rsid w:val="00BE353C"/>
    <w:rsid w:val="00BE370A"/>
    <w:rsid w:val="00BE4BC4"/>
    <w:rsid w:val="00BE4FB9"/>
    <w:rsid w:val="00BE65EC"/>
    <w:rsid w:val="00BE6636"/>
    <w:rsid w:val="00BE6B4C"/>
    <w:rsid w:val="00BE6F39"/>
    <w:rsid w:val="00BE7AE3"/>
    <w:rsid w:val="00BE7BC4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39BC"/>
    <w:rsid w:val="00C0473C"/>
    <w:rsid w:val="00C04AEA"/>
    <w:rsid w:val="00C04BF3"/>
    <w:rsid w:val="00C05B97"/>
    <w:rsid w:val="00C06748"/>
    <w:rsid w:val="00C06913"/>
    <w:rsid w:val="00C06BDC"/>
    <w:rsid w:val="00C07A23"/>
    <w:rsid w:val="00C1005D"/>
    <w:rsid w:val="00C120D8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E4A"/>
    <w:rsid w:val="00C20E87"/>
    <w:rsid w:val="00C211D4"/>
    <w:rsid w:val="00C21280"/>
    <w:rsid w:val="00C21AD7"/>
    <w:rsid w:val="00C21AF6"/>
    <w:rsid w:val="00C23254"/>
    <w:rsid w:val="00C249A5"/>
    <w:rsid w:val="00C24BAA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D2E"/>
    <w:rsid w:val="00C32E54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4B0"/>
    <w:rsid w:val="00C408D8"/>
    <w:rsid w:val="00C4157B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D4A"/>
    <w:rsid w:val="00C53027"/>
    <w:rsid w:val="00C54E70"/>
    <w:rsid w:val="00C5500D"/>
    <w:rsid w:val="00C5530C"/>
    <w:rsid w:val="00C5584E"/>
    <w:rsid w:val="00C56668"/>
    <w:rsid w:val="00C56FB9"/>
    <w:rsid w:val="00C60540"/>
    <w:rsid w:val="00C60A2E"/>
    <w:rsid w:val="00C60A6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6165"/>
    <w:rsid w:val="00C66266"/>
    <w:rsid w:val="00C6659C"/>
    <w:rsid w:val="00C66D64"/>
    <w:rsid w:val="00C671A0"/>
    <w:rsid w:val="00C6780A"/>
    <w:rsid w:val="00C70235"/>
    <w:rsid w:val="00C70568"/>
    <w:rsid w:val="00C706A9"/>
    <w:rsid w:val="00C721CD"/>
    <w:rsid w:val="00C73301"/>
    <w:rsid w:val="00C73CC4"/>
    <w:rsid w:val="00C74592"/>
    <w:rsid w:val="00C745E9"/>
    <w:rsid w:val="00C74960"/>
    <w:rsid w:val="00C74AB3"/>
    <w:rsid w:val="00C74B03"/>
    <w:rsid w:val="00C758E9"/>
    <w:rsid w:val="00C76974"/>
    <w:rsid w:val="00C76D31"/>
    <w:rsid w:val="00C7728A"/>
    <w:rsid w:val="00C77573"/>
    <w:rsid w:val="00C82275"/>
    <w:rsid w:val="00C833E0"/>
    <w:rsid w:val="00C83EFD"/>
    <w:rsid w:val="00C86C22"/>
    <w:rsid w:val="00C8750E"/>
    <w:rsid w:val="00C875E2"/>
    <w:rsid w:val="00C87B7F"/>
    <w:rsid w:val="00C87BA0"/>
    <w:rsid w:val="00C90BB1"/>
    <w:rsid w:val="00C90D3A"/>
    <w:rsid w:val="00C912E1"/>
    <w:rsid w:val="00C91E0A"/>
    <w:rsid w:val="00C9227C"/>
    <w:rsid w:val="00C922A1"/>
    <w:rsid w:val="00C9317A"/>
    <w:rsid w:val="00C93F28"/>
    <w:rsid w:val="00C95158"/>
    <w:rsid w:val="00C95A96"/>
    <w:rsid w:val="00C95E9B"/>
    <w:rsid w:val="00C96C18"/>
    <w:rsid w:val="00CA0239"/>
    <w:rsid w:val="00CA0D7B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58F"/>
    <w:rsid w:val="00CB197D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1406"/>
    <w:rsid w:val="00CC162A"/>
    <w:rsid w:val="00CC2F86"/>
    <w:rsid w:val="00CC3102"/>
    <w:rsid w:val="00CC3D5A"/>
    <w:rsid w:val="00CC3E30"/>
    <w:rsid w:val="00CC3E4A"/>
    <w:rsid w:val="00CC4AFB"/>
    <w:rsid w:val="00CC50B2"/>
    <w:rsid w:val="00CC51C8"/>
    <w:rsid w:val="00CC5481"/>
    <w:rsid w:val="00CC75F1"/>
    <w:rsid w:val="00CC7B94"/>
    <w:rsid w:val="00CD0F7C"/>
    <w:rsid w:val="00CD1DC5"/>
    <w:rsid w:val="00CD38C1"/>
    <w:rsid w:val="00CD39D7"/>
    <w:rsid w:val="00CD3AF5"/>
    <w:rsid w:val="00CD445C"/>
    <w:rsid w:val="00CD4749"/>
    <w:rsid w:val="00CD4EFB"/>
    <w:rsid w:val="00CD5315"/>
    <w:rsid w:val="00CD5B0C"/>
    <w:rsid w:val="00CD6124"/>
    <w:rsid w:val="00CD6B8A"/>
    <w:rsid w:val="00CD6F35"/>
    <w:rsid w:val="00CD6F7A"/>
    <w:rsid w:val="00CD7889"/>
    <w:rsid w:val="00CD7988"/>
    <w:rsid w:val="00CD7EE2"/>
    <w:rsid w:val="00CE08AD"/>
    <w:rsid w:val="00CE0957"/>
    <w:rsid w:val="00CE1255"/>
    <w:rsid w:val="00CE1976"/>
    <w:rsid w:val="00CE1E5B"/>
    <w:rsid w:val="00CE417D"/>
    <w:rsid w:val="00CE4A1A"/>
    <w:rsid w:val="00CE4ED1"/>
    <w:rsid w:val="00CE55BD"/>
    <w:rsid w:val="00CE5AAF"/>
    <w:rsid w:val="00CE60F8"/>
    <w:rsid w:val="00CE649A"/>
    <w:rsid w:val="00CE6684"/>
    <w:rsid w:val="00CE6A0D"/>
    <w:rsid w:val="00CE6C49"/>
    <w:rsid w:val="00CE768D"/>
    <w:rsid w:val="00CE7EC4"/>
    <w:rsid w:val="00CF03F2"/>
    <w:rsid w:val="00CF06EB"/>
    <w:rsid w:val="00CF0804"/>
    <w:rsid w:val="00CF0BA9"/>
    <w:rsid w:val="00CF0D15"/>
    <w:rsid w:val="00CF165E"/>
    <w:rsid w:val="00CF16B4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72A"/>
    <w:rsid w:val="00D11C9C"/>
    <w:rsid w:val="00D12365"/>
    <w:rsid w:val="00D12803"/>
    <w:rsid w:val="00D13EE3"/>
    <w:rsid w:val="00D13F65"/>
    <w:rsid w:val="00D14427"/>
    <w:rsid w:val="00D14680"/>
    <w:rsid w:val="00D14CF0"/>
    <w:rsid w:val="00D14E8A"/>
    <w:rsid w:val="00D15881"/>
    <w:rsid w:val="00D15D22"/>
    <w:rsid w:val="00D15F8D"/>
    <w:rsid w:val="00D1650E"/>
    <w:rsid w:val="00D16744"/>
    <w:rsid w:val="00D16AB0"/>
    <w:rsid w:val="00D170D5"/>
    <w:rsid w:val="00D17415"/>
    <w:rsid w:val="00D200D7"/>
    <w:rsid w:val="00D20863"/>
    <w:rsid w:val="00D219DB"/>
    <w:rsid w:val="00D21BA1"/>
    <w:rsid w:val="00D22227"/>
    <w:rsid w:val="00D223D9"/>
    <w:rsid w:val="00D23215"/>
    <w:rsid w:val="00D235FE"/>
    <w:rsid w:val="00D24618"/>
    <w:rsid w:val="00D25143"/>
    <w:rsid w:val="00D251D3"/>
    <w:rsid w:val="00D261E6"/>
    <w:rsid w:val="00D26E35"/>
    <w:rsid w:val="00D300B7"/>
    <w:rsid w:val="00D30121"/>
    <w:rsid w:val="00D3079F"/>
    <w:rsid w:val="00D3141A"/>
    <w:rsid w:val="00D31D1C"/>
    <w:rsid w:val="00D326F2"/>
    <w:rsid w:val="00D335E6"/>
    <w:rsid w:val="00D3365F"/>
    <w:rsid w:val="00D34B83"/>
    <w:rsid w:val="00D35229"/>
    <w:rsid w:val="00D3530B"/>
    <w:rsid w:val="00D35328"/>
    <w:rsid w:val="00D357A3"/>
    <w:rsid w:val="00D35DBF"/>
    <w:rsid w:val="00D3690D"/>
    <w:rsid w:val="00D36928"/>
    <w:rsid w:val="00D36DA2"/>
    <w:rsid w:val="00D36F52"/>
    <w:rsid w:val="00D37358"/>
    <w:rsid w:val="00D377B7"/>
    <w:rsid w:val="00D418AC"/>
    <w:rsid w:val="00D41CB5"/>
    <w:rsid w:val="00D4235B"/>
    <w:rsid w:val="00D42AAF"/>
    <w:rsid w:val="00D42F63"/>
    <w:rsid w:val="00D43164"/>
    <w:rsid w:val="00D4341C"/>
    <w:rsid w:val="00D44440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61A7C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5491"/>
    <w:rsid w:val="00D76034"/>
    <w:rsid w:val="00D76888"/>
    <w:rsid w:val="00D76AAF"/>
    <w:rsid w:val="00D7765E"/>
    <w:rsid w:val="00D77C5B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54AB"/>
    <w:rsid w:val="00D86908"/>
    <w:rsid w:val="00D87479"/>
    <w:rsid w:val="00D919F0"/>
    <w:rsid w:val="00D919F6"/>
    <w:rsid w:val="00D91AEB"/>
    <w:rsid w:val="00D91B9C"/>
    <w:rsid w:val="00D91E0C"/>
    <w:rsid w:val="00D926CB"/>
    <w:rsid w:val="00D93246"/>
    <w:rsid w:val="00D949C4"/>
    <w:rsid w:val="00D94FFF"/>
    <w:rsid w:val="00D95361"/>
    <w:rsid w:val="00D956B3"/>
    <w:rsid w:val="00D957E5"/>
    <w:rsid w:val="00D9630B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7765"/>
    <w:rsid w:val="00DB7873"/>
    <w:rsid w:val="00DC09AC"/>
    <w:rsid w:val="00DC0B47"/>
    <w:rsid w:val="00DC1075"/>
    <w:rsid w:val="00DC1B98"/>
    <w:rsid w:val="00DC302A"/>
    <w:rsid w:val="00DC330C"/>
    <w:rsid w:val="00DC4ACE"/>
    <w:rsid w:val="00DC4FCF"/>
    <w:rsid w:val="00DC5647"/>
    <w:rsid w:val="00DC5BEE"/>
    <w:rsid w:val="00DC5E73"/>
    <w:rsid w:val="00DC6AD2"/>
    <w:rsid w:val="00DC76FB"/>
    <w:rsid w:val="00DC7BB6"/>
    <w:rsid w:val="00DD07EF"/>
    <w:rsid w:val="00DD09C4"/>
    <w:rsid w:val="00DD1A37"/>
    <w:rsid w:val="00DD255B"/>
    <w:rsid w:val="00DD27E5"/>
    <w:rsid w:val="00DD3564"/>
    <w:rsid w:val="00DD5772"/>
    <w:rsid w:val="00DD59C3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630"/>
    <w:rsid w:val="00DE2A48"/>
    <w:rsid w:val="00DE31A3"/>
    <w:rsid w:val="00DE352B"/>
    <w:rsid w:val="00DE4E5F"/>
    <w:rsid w:val="00DE586E"/>
    <w:rsid w:val="00DE64CD"/>
    <w:rsid w:val="00DE7A9E"/>
    <w:rsid w:val="00DE7D64"/>
    <w:rsid w:val="00DE7D86"/>
    <w:rsid w:val="00DF0441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47D5"/>
    <w:rsid w:val="00DF5805"/>
    <w:rsid w:val="00DF60A0"/>
    <w:rsid w:val="00DF6EAB"/>
    <w:rsid w:val="00DF71B2"/>
    <w:rsid w:val="00E000F4"/>
    <w:rsid w:val="00E00235"/>
    <w:rsid w:val="00E00E5F"/>
    <w:rsid w:val="00E01495"/>
    <w:rsid w:val="00E018BD"/>
    <w:rsid w:val="00E01A6F"/>
    <w:rsid w:val="00E01EB4"/>
    <w:rsid w:val="00E03193"/>
    <w:rsid w:val="00E031FA"/>
    <w:rsid w:val="00E03570"/>
    <w:rsid w:val="00E04758"/>
    <w:rsid w:val="00E05312"/>
    <w:rsid w:val="00E06B46"/>
    <w:rsid w:val="00E073CB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3E72"/>
    <w:rsid w:val="00E14765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3167"/>
    <w:rsid w:val="00E23BB3"/>
    <w:rsid w:val="00E23E58"/>
    <w:rsid w:val="00E24790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987"/>
    <w:rsid w:val="00E30C6C"/>
    <w:rsid w:val="00E3114C"/>
    <w:rsid w:val="00E31478"/>
    <w:rsid w:val="00E31F05"/>
    <w:rsid w:val="00E31F4C"/>
    <w:rsid w:val="00E33A45"/>
    <w:rsid w:val="00E359D0"/>
    <w:rsid w:val="00E371FB"/>
    <w:rsid w:val="00E37D63"/>
    <w:rsid w:val="00E401F0"/>
    <w:rsid w:val="00E4027B"/>
    <w:rsid w:val="00E40FB1"/>
    <w:rsid w:val="00E412AE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F3"/>
    <w:rsid w:val="00E64224"/>
    <w:rsid w:val="00E649F4"/>
    <w:rsid w:val="00E65231"/>
    <w:rsid w:val="00E65A74"/>
    <w:rsid w:val="00E6657B"/>
    <w:rsid w:val="00E6685A"/>
    <w:rsid w:val="00E66E33"/>
    <w:rsid w:val="00E71BD6"/>
    <w:rsid w:val="00E73BB0"/>
    <w:rsid w:val="00E74275"/>
    <w:rsid w:val="00E7451F"/>
    <w:rsid w:val="00E74BF6"/>
    <w:rsid w:val="00E75D61"/>
    <w:rsid w:val="00E761E7"/>
    <w:rsid w:val="00E76386"/>
    <w:rsid w:val="00E76561"/>
    <w:rsid w:val="00E77182"/>
    <w:rsid w:val="00E775E8"/>
    <w:rsid w:val="00E80865"/>
    <w:rsid w:val="00E8183E"/>
    <w:rsid w:val="00E81C8C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06"/>
    <w:rsid w:val="00E85CE7"/>
    <w:rsid w:val="00E86600"/>
    <w:rsid w:val="00E877A9"/>
    <w:rsid w:val="00E8787D"/>
    <w:rsid w:val="00E90404"/>
    <w:rsid w:val="00E909EC"/>
    <w:rsid w:val="00E90A15"/>
    <w:rsid w:val="00E90BD6"/>
    <w:rsid w:val="00E90D43"/>
    <w:rsid w:val="00E91419"/>
    <w:rsid w:val="00E91910"/>
    <w:rsid w:val="00E92273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5558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4CF0"/>
    <w:rsid w:val="00EA517C"/>
    <w:rsid w:val="00EA58A5"/>
    <w:rsid w:val="00EA6868"/>
    <w:rsid w:val="00EA6EFB"/>
    <w:rsid w:val="00EA7229"/>
    <w:rsid w:val="00EA75E6"/>
    <w:rsid w:val="00EB03BD"/>
    <w:rsid w:val="00EB0C71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5F63"/>
    <w:rsid w:val="00EB659C"/>
    <w:rsid w:val="00EB7186"/>
    <w:rsid w:val="00EB795D"/>
    <w:rsid w:val="00EC16DF"/>
    <w:rsid w:val="00EC242B"/>
    <w:rsid w:val="00EC3F1C"/>
    <w:rsid w:val="00EC434E"/>
    <w:rsid w:val="00EC452E"/>
    <w:rsid w:val="00EC473F"/>
    <w:rsid w:val="00EC6AFF"/>
    <w:rsid w:val="00EC6F11"/>
    <w:rsid w:val="00EC77B2"/>
    <w:rsid w:val="00ED03A6"/>
    <w:rsid w:val="00ED0A48"/>
    <w:rsid w:val="00ED0F11"/>
    <w:rsid w:val="00ED1AD8"/>
    <w:rsid w:val="00ED1DCD"/>
    <w:rsid w:val="00ED223A"/>
    <w:rsid w:val="00ED242F"/>
    <w:rsid w:val="00ED35E0"/>
    <w:rsid w:val="00ED3D74"/>
    <w:rsid w:val="00ED3EF7"/>
    <w:rsid w:val="00ED4347"/>
    <w:rsid w:val="00ED45FE"/>
    <w:rsid w:val="00ED4E6A"/>
    <w:rsid w:val="00ED4E6B"/>
    <w:rsid w:val="00ED56AF"/>
    <w:rsid w:val="00ED5995"/>
    <w:rsid w:val="00ED5E77"/>
    <w:rsid w:val="00ED6E0D"/>
    <w:rsid w:val="00ED746F"/>
    <w:rsid w:val="00ED7BE1"/>
    <w:rsid w:val="00ED7FBA"/>
    <w:rsid w:val="00EE0D0B"/>
    <w:rsid w:val="00EE1B8C"/>
    <w:rsid w:val="00EE1D54"/>
    <w:rsid w:val="00EE2ABB"/>
    <w:rsid w:val="00EE2BBA"/>
    <w:rsid w:val="00EE395F"/>
    <w:rsid w:val="00EE4F57"/>
    <w:rsid w:val="00EE78F9"/>
    <w:rsid w:val="00EE7EC6"/>
    <w:rsid w:val="00EF055D"/>
    <w:rsid w:val="00EF0B28"/>
    <w:rsid w:val="00EF0CDF"/>
    <w:rsid w:val="00EF2933"/>
    <w:rsid w:val="00EF33E1"/>
    <w:rsid w:val="00EF39B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96D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BFC"/>
    <w:rsid w:val="00F04CE5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C3A"/>
    <w:rsid w:val="00F12CDB"/>
    <w:rsid w:val="00F13176"/>
    <w:rsid w:val="00F1353E"/>
    <w:rsid w:val="00F13ABF"/>
    <w:rsid w:val="00F13FBF"/>
    <w:rsid w:val="00F15D0B"/>
    <w:rsid w:val="00F16474"/>
    <w:rsid w:val="00F168AB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1264"/>
    <w:rsid w:val="00F320A1"/>
    <w:rsid w:val="00F32565"/>
    <w:rsid w:val="00F32C92"/>
    <w:rsid w:val="00F32E97"/>
    <w:rsid w:val="00F33E50"/>
    <w:rsid w:val="00F345E3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5EDC"/>
    <w:rsid w:val="00F46072"/>
    <w:rsid w:val="00F468CA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4448"/>
    <w:rsid w:val="00F558C4"/>
    <w:rsid w:val="00F55CAB"/>
    <w:rsid w:val="00F5619D"/>
    <w:rsid w:val="00F5684B"/>
    <w:rsid w:val="00F56F89"/>
    <w:rsid w:val="00F60852"/>
    <w:rsid w:val="00F60D1D"/>
    <w:rsid w:val="00F620A0"/>
    <w:rsid w:val="00F62DAE"/>
    <w:rsid w:val="00F639E9"/>
    <w:rsid w:val="00F63BF7"/>
    <w:rsid w:val="00F642E5"/>
    <w:rsid w:val="00F64917"/>
    <w:rsid w:val="00F65C73"/>
    <w:rsid w:val="00F66147"/>
    <w:rsid w:val="00F677DD"/>
    <w:rsid w:val="00F70583"/>
    <w:rsid w:val="00F707D3"/>
    <w:rsid w:val="00F707E0"/>
    <w:rsid w:val="00F70931"/>
    <w:rsid w:val="00F7095B"/>
    <w:rsid w:val="00F709DB"/>
    <w:rsid w:val="00F70B65"/>
    <w:rsid w:val="00F71143"/>
    <w:rsid w:val="00F711E3"/>
    <w:rsid w:val="00F7185B"/>
    <w:rsid w:val="00F71F6E"/>
    <w:rsid w:val="00F721DD"/>
    <w:rsid w:val="00F72CE9"/>
    <w:rsid w:val="00F72E95"/>
    <w:rsid w:val="00F72F64"/>
    <w:rsid w:val="00F74060"/>
    <w:rsid w:val="00F7487F"/>
    <w:rsid w:val="00F756DE"/>
    <w:rsid w:val="00F759BF"/>
    <w:rsid w:val="00F763EC"/>
    <w:rsid w:val="00F7655C"/>
    <w:rsid w:val="00F76660"/>
    <w:rsid w:val="00F767C6"/>
    <w:rsid w:val="00F771E4"/>
    <w:rsid w:val="00F778EF"/>
    <w:rsid w:val="00F77D87"/>
    <w:rsid w:val="00F801A9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2919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AD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D77"/>
    <w:rsid w:val="00FB2FDA"/>
    <w:rsid w:val="00FB328D"/>
    <w:rsid w:val="00FB3771"/>
    <w:rsid w:val="00FB40E2"/>
    <w:rsid w:val="00FB551D"/>
    <w:rsid w:val="00FB5829"/>
    <w:rsid w:val="00FB5A96"/>
    <w:rsid w:val="00FB5D10"/>
    <w:rsid w:val="00FB644B"/>
    <w:rsid w:val="00FB6A77"/>
    <w:rsid w:val="00FB6F72"/>
    <w:rsid w:val="00FB7933"/>
    <w:rsid w:val="00FB7EBF"/>
    <w:rsid w:val="00FC00AB"/>
    <w:rsid w:val="00FC02FF"/>
    <w:rsid w:val="00FC05BA"/>
    <w:rsid w:val="00FC1FC9"/>
    <w:rsid w:val="00FC1FE7"/>
    <w:rsid w:val="00FC24CD"/>
    <w:rsid w:val="00FC26B2"/>
    <w:rsid w:val="00FC29CA"/>
    <w:rsid w:val="00FC2EA7"/>
    <w:rsid w:val="00FC3DBD"/>
    <w:rsid w:val="00FC53CB"/>
    <w:rsid w:val="00FC5854"/>
    <w:rsid w:val="00FC5AFE"/>
    <w:rsid w:val="00FC724A"/>
    <w:rsid w:val="00FD0045"/>
    <w:rsid w:val="00FD0482"/>
    <w:rsid w:val="00FD1795"/>
    <w:rsid w:val="00FD180A"/>
    <w:rsid w:val="00FD1903"/>
    <w:rsid w:val="00FD227C"/>
    <w:rsid w:val="00FD300C"/>
    <w:rsid w:val="00FD339B"/>
    <w:rsid w:val="00FD438A"/>
    <w:rsid w:val="00FD4788"/>
    <w:rsid w:val="00FD69A7"/>
    <w:rsid w:val="00FD6BA1"/>
    <w:rsid w:val="00FD6CB1"/>
    <w:rsid w:val="00FD75F9"/>
    <w:rsid w:val="00FD7667"/>
    <w:rsid w:val="00FE01C7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C15"/>
    <w:rsid w:val="00FE538D"/>
    <w:rsid w:val="00FE698E"/>
    <w:rsid w:val="00FE7385"/>
    <w:rsid w:val="00FE765C"/>
    <w:rsid w:val="00FE7E54"/>
    <w:rsid w:val="00FF177C"/>
    <w:rsid w:val="00FF2733"/>
    <w:rsid w:val="00FF43F0"/>
    <w:rsid w:val="00FF4E8A"/>
    <w:rsid w:val="00FF52AE"/>
    <w:rsid w:val="00FF5A8C"/>
    <w:rsid w:val="00FF6121"/>
    <w:rsid w:val="00FF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A961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61FB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rsid w:val="00E95558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9555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E95558"/>
  </w:style>
  <w:style w:type="paragraph" w:styleId="Kommentarthema">
    <w:name w:val="annotation subject"/>
    <w:basedOn w:val="Kommentartext"/>
    <w:next w:val="Kommentartext"/>
    <w:link w:val="KommentarthemaZchn"/>
    <w:rsid w:val="00E9555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E9555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A961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A961FB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rsid w:val="00E95558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9555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E95558"/>
  </w:style>
  <w:style w:type="paragraph" w:styleId="Kommentarthema">
    <w:name w:val="annotation subject"/>
    <w:basedOn w:val="Kommentartext"/>
    <w:next w:val="Kommentartext"/>
    <w:link w:val="KommentarthemaZchn"/>
    <w:rsid w:val="00E9555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E9555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BE935985</Template>
  <TotalTime>0</TotalTime>
  <Pages>8</Pages>
  <Words>1039</Words>
  <Characters>7256</Characters>
  <Application>Microsoft Office Word</Application>
  <DocSecurity>0</DocSecurity>
  <Lines>60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Fragebogen zur Abfrage Nr</vt:lpstr>
    </vt:vector>
  </TitlesOfParts>
  <Company>Hörmann KG VKG</Company>
  <LinksUpToDate>false</LinksUpToDate>
  <CharactersWithSpaces>8279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Fragebogen zur Abfrage Nr</dc:title>
  <dc:creator>Modest, Lisa</dc:creator>
  <cp:lastModifiedBy>Schlüter, Kristin</cp:lastModifiedBy>
  <cp:revision>368</cp:revision>
  <cp:lastPrinted>2016-03-15T14:28:00Z</cp:lastPrinted>
  <dcterms:created xsi:type="dcterms:W3CDTF">2015-05-20T11:59:00Z</dcterms:created>
  <dcterms:modified xsi:type="dcterms:W3CDTF">2016-03-15T14:28:00Z</dcterms:modified>
</cp:coreProperties>
</file>