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2FB1" w:rsidRDefault="00597168" w:rsidP="00607694">
      <w:pPr>
        <w:pStyle w:val="PM-Titel"/>
        <w:ind w:right="4162"/>
        <w:rPr>
          <w:sz w:val="22"/>
        </w:rPr>
      </w:pPr>
      <w:bookmarkStart w:id="0" w:name="_GoBack"/>
      <w:bookmarkEnd w:id="0"/>
      <w:r>
        <w:rPr>
          <w:noProof/>
          <w:sz w:val="22"/>
        </w:rPr>
        <w:drawing>
          <wp:inline distT="0" distB="0" distL="0" distR="0">
            <wp:extent cx="3761486" cy="2390775"/>
            <wp:effectExtent l="0" t="0" r="0" b="0"/>
            <wp:docPr id="7" name="Grafik 7" descr="\\hgroup.intra\user\kschlueter\fr\Desktop\Bilder Ausbildung\GruppeIMG_9176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hgroup.intra\user\kschlueter\fr\Desktop\Bilder Ausbildung\GruppeIMG_9176a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9" r="6852" b="14392"/>
                    <a:stretch/>
                  </pic:blipFill>
                  <pic:spPr bwMode="auto">
                    <a:xfrm>
                      <a:off x="0" y="0"/>
                      <a:ext cx="3764094" cy="2392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21B0" w:rsidRDefault="00B10CC9" w:rsidP="00C4721B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="00695B3A">
        <w:rPr>
          <w:b w:val="0"/>
          <w:sz w:val="22"/>
        </w:rPr>
        <w:t>Ausbildung</w:t>
      </w:r>
      <w:r w:rsidR="00AB64D1">
        <w:rPr>
          <w:b w:val="0"/>
          <w:sz w:val="22"/>
        </w:rPr>
        <w:t xml:space="preserve"> wird bei Alukon großgeschriebe</w:t>
      </w:r>
      <w:r w:rsidR="00C56BDC">
        <w:rPr>
          <w:b w:val="0"/>
          <w:sz w:val="22"/>
        </w:rPr>
        <w:t xml:space="preserve">n: </w:t>
      </w:r>
      <w:r w:rsidR="00AB64D1">
        <w:rPr>
          <w:b w:val="0"/>
          <w:sz w:val="22"/>
        </w:rPr>
        <w:t>D</w:t>
      </w:r>
      <w:r w:rsidR="00D52EED">
        <w:rPr>
          <w:b w:val="0"/>
          <w:sz w:val="22"/>
        </w:rPr>
        <w:t xml:space="preserve">er Hersteller </w:t>
      </w:r>
      <w:r w:rsidR="008C2F73">
        <w:rPr>
          <w:b w:val="0"/>
          <w:sz w:val="22"/>
        </w:rPr>
        <w:t xml:space="preserve">aus Konradsreuth bildet in insgesamt 15 Berufen </w:t>
      </w:r>
      <w:r w:rsidR="00B7448C">
        <w:rPr>
          <w:b w:val="0"/>
          <w:sz w:val="22"/>
        </w:rPr>
        <w:t xml:space="preserve">und einem dualen Studiengang </w:t>
      </w:r>
      <w:r w:rsidR="008C2F73">
        <w:rPr>
          <w:b w:val="0"/>
          <w:sz w:val="22"/>
        </w:rPr>
        <w:t>aus und bietet jungen Nachwuchskräften ein attraktives Ausbildungsprogramm.</w:t>
      </w:r>
    </w:p>
    <w:p w:rsidR="00C4721B" w:rsidRPr="00AB64D1" w:rsidRDefault="00C4721B" w:rsidP="00C4721B">
      <w:pPr>
        <w:pStyle w:val="PM-Titel"/>
        <w:spacing w:after="0"/>
        <w:ind w:right="4162"/>
        <w:rPr>
          <w:b w:val="0"/>
          <w:sz w:val="22"/>
        </w:rPr>
      </w:pPr>
    </w:p>
    <w:p w:rsidR="00607694" w:rsidRPr="000E0D5A" w:rsidRDefault="008848E4" w:rsidP="00607694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 xml:space="preserve">Engagement für </w:t>
      </w:r>
      <w:r w:rsidR="008F06D5">
        <w:rPr>
          <w:sz w:val="22"/>
        </w:rPr>
        <w:t xml:space="preserve">die </w:t>
      </w:r>
      <w:r w:rsidR="00356B3E" w:rsidRPr="00356B3E">
        <w:rPr>
          <w:sz w:val="22"/>
        </w:rPr>
        <w:t>Fach- und Führungskräfte von mo</w:t>
      </w:r>
      <w:r w:rsidR="00356B3E" w:rsidRPr="00356B3E">
        <w:rPr>
          <w:sz w:val="22"/>
        </w:rPr>
        <w:t>r</w:t>
      </w:r>
      <w:r w:rsidR="00356B3E" w:rsidRPr="00356B3E">
        <w:rPr>
          <w:sz w:val="22"/>
        </w:rPr>
        <w:t>gen</w:t>
      </w:r>
      <w:r w:rsidR="001939EA">
        <w:rPr>
          <w:sz w:val="22"/>
        </w:rPr>
        <w:t>:</w:t>
      </w:r>
      <w:r w:rsidR="00607694" w:rsidRPr="000E0D5A">
        <w:rPr>
          <w:sz w:val="48"/>
          <w:szCs w:val="48"/>
        </w:rPr>
        <w:br/>
      </w:r>
      <w:r w:rsidR="00661752">
        <w:rPr>
          <w:szCs w:val="28"/>
        </w:rPr>
        <w:t xml:space="preserve">Alukon setzt auf </w:t>
      </w:r>
      <w:r w:rsidR="00472958">
        <w:rPr>
          <w:szCs w:val="28"/>
        </w:rPr>
        <w:t xml:space="preserve">qualitative </w:t>
      </w:r>
      <w:r w:rsidR="00661752">
        <w:rPr>
          <w:szCs w:val="28"/>
        </w:rPr>
        <w:t>Ausbildung</w:t>
      </w:r>
    </w:p>
    <w:p w:rsidR="00D875DF" w:rsidRDefault="00083FF3" w:rsidP="00607694">
      <w:pPr>
        <w:pStyle w:val="PM-Lead"/>
        <w:spacing w:before="120" w:after="0"/>
        <w:ind w:right="4162"/>
        <w:jc w:val="left"/>
      </w:pPr>
      <w:r>
        <w:t>Konradsreuth, April</w:t>
      </w:r>
      <w:r w:rsidR="00C9185B">
        <w:t xml:space="preserve"> 2017. </w:t>
      </w:r>
      <w:r w:rsidR="00231D0D">
        <w:t xml:space="preserve">In Zeiten </w:t>
      </w:r>
      <w:r w:rsidR="0048383F">
        <w:t>des</w:t>
      </w:r>
      <w:r w:rsidR="00FF73A6">
        <w:t xml:space="preserve"> </w:t>
      </w:r>
      <w:r w:rsidR="00CE5AD3">
        <w:t>Fachkräftema</w:t>
      </w:r>
      <w:r w:rsidR="00CE5AD3">
        <w:t>n</w:t>
      </w:r>
      <w:r w:rsidR="00CE5AD3">
        <w:t>gel</w:t>
      </w:r>
      <w:r w:rsidR="0048383F">
        <w:t>s</w:t>
      </w:r>
      <w:r w:rsidR="00CE5AD3">
        <w:t xml:space="preserve"> </w:t>
      </w:r>
      <w:r w:rsidR="00231D0D">
        <w:t xml:space="preserve">und </w:t>
      </w:r>
      <w:r w:rsidR="0048383F">
        <w:t xml:space="preserve">einem </w:t>
      </w:r>
      <w:r w:rsidR="00FF73A6">
        <w:t xml:space="preserve">zugleich </w:t>
      </w:r>
      <w:r w:rsidR="00231D0D">
        <w:t>steigen</w:t>
      </w:r>
      <w:r w:rsidR="0009034A">
        <w:t>den</w:t>
      </w:r>
      <w:r w:rsidR="00231D0D">
        <w:t xml:space="preserve"> Bedarf an qualif</w:t>
      </w:r>
      <w:r w:rsidR="00231D0D">
        <w:t>i</w:t>
      </w:r>
      <w:r w:rsidR="000625FA">
        <w:t>zierten Nachwuchskräften</w:t>
      </w:r>
      <w:r w:rsidR="00231D0D">
        <w:t xml:space="preserve"> </w:t>
      </w:r>
      <w:r w:rsidR="00D875DF">
        <w:t>beschäftigt das Thema „Au</w:t>
      </w:r>
      <w:r w:rsidR="00D875DF">
        <w:t>s</w:t>
      </w:r>
      <w:r w:rsidR="00D875DF">
        <w:t>bildung“</w:t>
      </w:r>
      <w:r w:rsidR="00FA2DC8">
        <w:t xml:space="preserve"> zunehmend</w:t>
      </w:r>
      <w:r w:rsidR="00D875DF">
        <w:t xml:space="preserve"> die Unternehmen. </w:t>
      </w:r>
      <w:r w:rsidR="00CF4D7B">
        <w:t>Die</w:t>
      </w:r>
      <w:r w:rsidR="006A4989">
        <w:t xml:space="preserve"> Alukon </w:t>
      </w:r>
      <w:r w:rsidR="00CF4D7B">
        <w:t xml:space="preserve">KG aus Konradsreuth </w:t>
      </w:r>
      <w:r w:rsidR="006A4989">
        <w:t xml:space="preserve">hat sich </w:t>
      </w:r>
      <w:r w:rsidR="00CF4D7B">
        <w:t xml:space="preserve">auf diese Entwicklung </w:t>
      </w:r>
      <w:r w:rsidR="006A4989">
        <w:t>frü</w:t>
      </w:r>
      <w:r w:rsidR="006A4989">
        <w:t>h</w:t>
      </w:r>
      <w:r w:rsidR="006A4989">
        <w:t xml:space="preserve">zeitig vorbereitet und verschiedenste Maßnahmen zur Gewinnung und Ausbildung </w:t>
      </w:r>
      <w:r w:rsidR="00500935">
        <w:t>junger Fach- und Fü</w:t>
      </w:r>
      <w:r w:rsidR="00500935">
        <w:t>h</w:t>
      </w:r>
      <w:r w:rsidR="00500935">
        <w:t>rungskräfte</w:t>
      </w:r>
      <w:r w:rsidR="006A4989">
        <w:t xml:space="preserve"> entwickelt.</w:t>
      </w:r>
    </w:p>
    <w:p w:rsidR="009A7669" w:rsidRDefault="009A7669" w:rsidP="006F21B0">
      <w:pPr>
        <w:pStyle w:val="PM-Standard"/>
        <w:spacing w:before="120" w:after="0"/>
        <w:ind w:right="4162"/>
        <w:jc w:val="left"/>
      </w:pPr>
      <w:r>
        <w:t xml:space="preserve">Die </w:t>
      </w:r>
      <w:r w:rsidR="0047593C">
        <w:t>Alukon</w:t>
      </w:r>
      <w:r>
        <w:t xml:space="preserve"> KG produziert Rollläden, Rolltore, Sonnen- und Insektenschutzsysteme. Mit drei Mitarbeitern gestartet, b</w:t>
      </w:r>
      <w:r>
        <w:t>e</w:t>
      </w:r>
      <w:r>
        <w:t>schäftigt das Unternehmen heute rund 400 Mitarbeiter und agiert sowohl auf dem deutschen als auch auf dem europä</w:t>
      </w:r>
      <w:r>
        <w:t>i</w:t>
      </w:r>
      <w:r>
        <w:t>schen Markt. Um dem derzeit fortschreitenden Fachkräft</w:t>
      </w:r>
      <w:r>
        <w:t>e</w:t>
      </w:r>
      <w:r>
        <w:t>mangel vorzubeugen und die Position als einer der führe</w:t>
      </w:r>
      <w:r>
        <w:t>n</w:t>
      </w:r>
      <w:r>
        <w:t>den</w:t>
      </w:r>
      <w:r w:rsidR="0047593C">
        <w:t xml:space="preserve"> </w:t>
      </w:r>
      <w:r>
        <w:t xml:space="preserve">Anbieter am Markt zu halten, </w:t>
      </w:r>
      <w:r w:rsidR="008D53EF">
        <w:t>setzt Alukon auf eine qu</w:t>
      </w:r>
      <w:r w:rsidR="008D53EF">
        <w:t>a</w:t>
      </w:r>
      <w:r w:rsidR="008D53EF">
        <w:t xml:space="preserve">litative </w:t>
      </w:r>
      <w:r w:rsidR="00BF5978">
        <w:t>Berufsausbil</w:t>
      </w:r>
      <w:r w:rsidR="000B23B4">
        <w:t>dung</w:t>
      </w:r>
      <w:r w:rsidR="00BF5978">
        <w:t>.</w:t>
      </w:r>
    </w:p>
    <w:p w:rsidR="0094224A" w:rsidRDefault="00660259" w:rsidP="006F21B0">
      <w:pPr>
        <w:pStyle w:val="PM-Standard"/>
        <w:spacing w:before="120" w:after="0"/>
        <w:ind w:right="4162"/>
        <w:jc w:val="left"/>
      </w:pPr>
      <w:r>
        <w:t>„Um möglichst viele Schulabsolventen zu erreichen, sind verschiedenste Maßnahmen zur Gewinnung neuer Ausz</w:t>
      </w:r>
      <w:r>
        <w:t>u</w:t>
      </w:r>
      <w:r>
        <w:t xml:space="preserve">bildenden nötig“, erklärt </w:t>
      </w:r>
      <w:r w:rsidR="001939EA">
        <w:t xml:space="preserve">Melanie Hergert, Ausbildungsleiterin bei Alukon. </w:t>
      </w:r>
      <w:r w:rsidR="001D2751">
        <w:t>Dazu zählen unter anderem</w:t>
      </w:r>
      <w:r w:rsidR="00F11732">
        <w:t xml:space="preserve"> </w:t>
      </w:r>
      <w:r w:rsidR="003C383C">
        <w:t xml:space="preserve">regionale </w:t>
      </w:r>
      <w:r w:rsidR="00F11732">
        <w:t>Werb</w:t>
      </w:r>
      <w:r w:rsidR="00F11732">
        <w:t>e</w:t>
      </w:r>
      <w:r w:rsidR="00F11732">
        <w:t>maßnahmen in Form von Plakaten, Kino- und Radiobeitr</w:t>
      </w:r>
      <w:r w:rsidR="00F11732">
        <w:t>ä</w:t>
      </w:r>
      <w:r w:rsidR="00F11732">
        <w:t>gen, ein</w:t>
      </w:r>
      <w:r w:rsidR="005D4E06">
        <w:t>e</w:t>
      </w:r>
      <w:r w:rsidR="00F11732">
        <w:t xml:space="preserve"> eigene Facebook-Seite der </w:t>
      </w:r>
      <w:r w:rsidR="000B36F8">
        <w:t>A</w:t>
      </w:r>
      <w:r w:rsidR="006F7769">
        <w:t>uszubildenden</w:t>
      </w:r>
      <w:r w:rsidR="000B36F8">
        <w:t xml:space="preserve"> </w:t>
      </w:r>
      <w:r w:rsidR="003C383C">
        <w:t>sowie die Teilnahme an Ausbildungsmessen, Berufswahlsemin</w:t>
      </w:r>
      <w:r w:rsidR="003C383C">
        <w:t>a</w:t>
      </w:r>
      <w:r w:rsidR="003C383C">
        <w:t>ren und Schnuppertagen</w:t>
      </w:r>
      <w:r w:rsidR="00A6004A">
        <w:t>,</w:t>
      </w:r>
      <w:r w:rsidR="002A347B">
        <w:t xml:space="preserve"> wie dem Girls´Day</w:t>
      </w:r>
      <w:r w:rsidR="003C383C">
        <w:t xml:space="preserve">. Zudem bietet der Hersteller </w:t>
      </w:r>
      <w:r w:rsidR="002A347B">
        <w:t xml:space="preserve">regelmäßig </w:t>
      </w:r>
      <w:r w:rsidR="003C383C">
        <w:t>Ta</w:t>
      </w:r>
      <w:r w:rsidR="002A347B">
        <w:t>ge</w:t>
      </w:r>
      <w:r w:rsidR="00D43207">
        <w:t xml:space="preserve"> der offenen Tür, </w:t>
      </w:r>
      <w:r w:rsidR="003C383C">
        <w:t>Bewerbe</w:t>
      </w:r>
      <w:r w:rsidR="003C383C">
        <w:t>r</w:t>
      </w:r>
      <w:r w:rsidR="003C383C">
        <w:t>trainings</w:t>
      </w:r>
      <w:r w:rsidR="00D43207">
        <w:t xml:space="preserve"> und Praktika an, um dem jungen Nachwuchs Ei</w:t>
      </w:r>
      <w:r w:rsidR="00D43207">
        <w:t>n</w:t>
      </w:r>
      <w:r w:rsidR="00D43207">
        <w:t>blicke in das Unternehmen zu ermöglichen.</w:t>
      </w:r>
      <w:r w:rsidR="004217A5">
        <w:t xml:space="preserve"> </w:t>
      </w:r>
      <w:r w:rsidR="009A4256">
        <w:t>„Besonders fö</w:t>
      </w:r>
      <w:r w:rsidR="009A4256">
        <w:t>r</w:t>
      </w:r>
      <w:r w:rsidR="009A4256">
        <w:lastRenderedPageBreak/>
        <w:t>dern wir den Austausch zwischen unseren Auszubildenden und solchen, die es vielleicht einmal werden möchten.</w:t>
      </w:r>
      <w:r w:rsidR="0094224A">
        <w:t xml:space="preserve"> </w:t>
      </w:r>
      <w:r w:rsidR="00310F76">
        <w:t>Kurze Filme, in denen Auszubildende</w:t>
      </w:r>
      <w:r w:rsidR="0094224A">
        <w:t xml:space="preserve"> beispielsweise </w:t>
      </w:r>
      <w:r w:rsidR="00310F76">
        <w:t>ihren Arbeit</w:t>
      </w:r>
      <w:r w:rsidR="00310F76">
        <w:t>s</w:t>
      </w:r>
      <w:r w:rsidR="00310F76">
        <w:t>platz vorstellen, sind auf dem YouTube-Kanal von Alukon zu finden.</w:t>
      </w:r>
    </w:p>
    <w:p w:rsidR="007E2FB1" w:rsidRDefault="005C2674" w:rsidP="006F21B0">
      <w:pPr>
        <w:pStyle w:val="PM-Standard"/>
        <w:spacing w:before="120" w:after="0"/>
        <w:ind w:right="4162"/>
        <w:jc w:val="left"/>
      </w:pPr>
      <w:r>
        <w:t xml:space="preserve">Dass sich das Ausbildungs-Engagement </w:t>
      </w:r>
      <w:r w:rsidR="00660259">
        <w:t xml:space="preserve">von Alukon </w:t>
      </w:r>
      <w:r w:rsidR="00405FE0">
        <w:t>rentiert, zeigen die 15 Berufe</w:t>
      </w:r>
      <w:r>
        <w:t xml:space="preserve"> in denen der Hersteller </w:t>
      </w:r>
      <w:r w:rsidR="00F05B79">
        <w:t>im kaufmänn</w:t>
      </w:r>
      <w:r w:rsidR="00F05B79">
        <w:t>i</w:t>
      </w:r>
      <w:r w:rsidR="00F05B79">
        <w:t xml:space="preserve">schen und gewerblich-technischen Bereich </w:t>
      </w:r>
      <w:r>
        <w:t xml:space="preserve">aktiv ausbildet und </w:t>
      </w:r>
      <w:r w:rsidR="00413AE2">
        <w:t xml:space="preserve">deren Stellen derzeit </w:t>
      </w:r>
      <w:r>
        <w:t>mit 35 Auszubildenden be</w:t>
      </w:r>
      <w:r w:rsidR="00431CBF">
        <w:t>setzt</w:t>
      </w:r>
      <w:r>
        <w:t xml:space="preserve"> </w:t>
      </w:r>
      <w:r w:rsidR="00680348">
        <w:t>sind</w:t>
      </w:r>
      <w:r>
        <w:t>.</w:t>
      </w:r>
      <w:r w:rsidR="00C36833">
        <w:t xml:space="preserve"> </w:t>
      </w:r>
      <w:r w:rsidR="00F05B79">
        <w:t>Mit dem Ziel, den jungen Nachwuchs auch während ihrer Ausbildung optimal zu unterstützen, fin</w:t>
      </w:r>
      <w:r w:rsidR="001419BB">
        <w:t>den Vorbere</w:t>
      </w:r>
      <w:r w:rsidR="001419BB">
        <w:t>i</w:t>
      </w:r>
      <w:r w:rsidR="001419BB">
        <w:t xml:space="preserve">tungstermine für anstehende Prüfungen und </w:t>
      </w:r>
      <w:r w:rsidR="00F05B79">
        <w:t>innerbe</w:t>
      </w:r>
      <w:r w:rsidR="001419BB">
        <w:t>triebl</w:t>
      </w:r>
      <w:r w:rsidR="001419BB">
        <w:t>i</w:t>
      </w:r>
      <w:r w:rsidR="001419BB">
        <w:t xml:space="preserve">cher Unterricht </w:t>
      </w:r>
      <w:r w:rsidR="00F05B79">
        <w:t>statt.</w:t>
      </w:r>
      <w:r w:rsidR="00FF4FB3">
        <w:t xml:space="preserve"> Das Mitwirken an der Mitarbeiterzeitung und gemeinsame Veranstaltungen und Ausf</w:t>
      </w:r>
      <w:r w:rsidR="004B0F5C">
        <w:t>l</w:t>
      </w:r>
      <w:r w:rsidR="00405FE0">
        <w:t>üge</w:t>
      </w:r>
      <w:r w:rsidR="004B0F5C">
        <w:t xml:space="preserve"> kompletti</w:t>
      </w:r>
      <w:r w:rsidR="004B0F5C">
        <w:t>e</w:t>
      </w:r>
      <w:r w:rsidR="004D7857">
        <w:t>ren das Angebot</w:t>
      </w:r>
      <w:r w:rsidR="004B0F5C">
        <w:t>.</w:t>
      </w:r>
      <w:r w:rsidR="00111698">
        <w:t xml:space="preserve"> </w:t>
      </w:r>
      <w:r w:rsidR="00856422">
        <w:t>Seitdem Alukon 2013 Teil der familieng</w:t>
      </w:r>
      <w:r w:rsidR="00856422">
        <w:t>e</w:t>
      </w:r>
      <w:r w:rsidR="00856422">
        <w:t>führten Hörmann Gruppe ist, wird auch der Austausch zw</w:t>
      </w:r>
      <w:r w:rsidR="00856422">
        <w:t>i</w:t>
      </w:r>
      <w:r w:rsidR="00856422">
        <w:t xml:space="preserve">schen den Nachwuchskräften </w:t>
      </w:r>
      <w:r w:rsidR="00066660">
        <w:t xml:space="preserve">der Unternehmen </w:t>
      </w:r>
      <w:r w:rsidR="00856422">
        <w:t>gefördert</w:t>
      </w:r>
      <w:r w:rsidR="00746521">
        <w:t>. Beispielsweise finden ein gemeinsames Planspiel und B</w:t>
      </w:r>
      <w:r w:rsidR="00746521">
        <w:t>e</w:t>
      </w:r>
      <w:r w:rsidR="00746521">
        <w:t>suche am Firmenstandort</w:t>
      </w:r>
      <w:r w:rsidR="009D39DC">
        <w:t xml:space="preserve"> des Tor- und Türherstellers</w:t>
      </w:r>
      <w:r w:rsidR="00746521">
        <w:t xml:space="preserve"> in Steinhagen statt.</w:t>
      </w:r>
      <w:r w:rsidR="004C0041">
        <w:t xml:space="preserve"> Neben de</w:t>
      </w:r>
      <w:r w:rsidR="001F6EFE">
        <w:t>m</w:t>
      </w:r>
      <w:r w:rsidR="004C0041">
        <w:t xml:space="preserve"> eigenen Ausbildungspr</w:t>
      </w:r>
      <w:r w:rsidR="004C0041">
        <w:t>o</w:t>
      </w:r>
      <w:r w:rsidR="004C0041">
        <w:t>gramm unterstützt Alukon mit Förderpreisen und Produkte</w:t>
      </w:r>
      <w:r w:rsidR="004C0041">
        <w:t>x</w:t>
      </w:r>
      <w:r w:rsidR="004C0041">
        <w:t>po</w:t>
      </w:r>
      <w:r w:rsidR="00306C86">
        <w:t xml:space="preserve">naten auch die Berufsschulen </w:t>
      </w:r>
      <w:r w:rsidR="004C0041">
        <w:t>der Region.</w:t>
      </w:r>
    </w:p>
    <w:p w:rsidR="00EF796D" w:rsidRDefault="00685171" w:rsidP="00607694">
      <w:pPr>
        <w:pStyle w:val="PM-Standard"/>
        <w:spacing w:before="120" w:after="0"/>
        <w:ind w:right="4162"/>
        <w:jc w:val="left"/>
      </w:pPr>
      <w:r>
        <w:t>Die Schüler von heute sind die Fach- und Führungskräfte von morgen, deshalb setzt Alukon nicht nur auf eine hohe inhaltliche Qualität der Ausbildung, sondern auch auf Nac</w:t>
      </w:r>
      <w:r>
        <w:t>h</w:t>
      </w:r>
      <w:r>
        <w:t>haltigkeit, wie Melanie Hergert erklärt: „</w:t>
      </w:r>
      <w:r w:rsidR="005408F5">
        <w:t>Wir setzen gezielt auf selbst ausgebildete Mitarbeiter aus den eigenen Reihen, deshalb stehen d</w:t>
      </w:r>
      <w:r>
        <w:t xml:space="preserve">ie Übernahmechancen </w:t>
      </w:r>
      <w:r w:rsidR="005408F5">
        <w:t>am Ende der Au</w:t>
      </w:r>
      <w:r w:rsidR="005408F5">
        <w:t>s</w:t>
      </w:r>
      <w:r w:rsidR="00A92E6D">
        <w:t xml:space="preserve">bildung </w:t>
      </w:r>
      <w:r w:rsidR="005408F5">
        <w:t>sehr gut.“</w:t>
      </w:r>
      <w:r w:rsidR="009E1440">
        <w:t xml:space="preserve"> Weitere Informationen </w:t>
      </w:r>
      <w:r w:rsidR="00732070">
        <w:t xml:space="preserve">sind unter </w:t>
      </w:r>
      <w:hyperlink r:id="rId10" w:history="1">
        <w:r w:rsidR="00732070" w:rsidRPr="00674883">
          <w:rPr>
            <w:rStyle w:val="Hyperlink"/>
          </w:rPr>
          <w:t>www.alukon.com/karriere</w:t>
        </w:r>
      </w:hyperlink>
      <w:r w:rsidR="00732070">
        <w:t xml:space="preserve"> zu finden.</w:t>
      </w:r>
    </w:p>
    <w:p w:rsidR="0023517D" w:rsidRDefault="0023517D" w:rsidP="0023517D">
      <w:pPr>
        <w:pStyle w:val="PM-Standard"/>
        <w:spacing w:after="0"/>
        <w:ind w:right="4162"/>
        <w:jc w:val="left"/>
      </w:pPr>
    </w:p>
    <w:p w:rsidR="00607694" w:rsidRDefault="00607694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2F2D66">
        <w:rPr>
          <w:sz w:val="18"/>
          <w:szCs w:val="18"/>
        </w:rPr>
        <w:t>2.98</w:t>
      </w:r>
      <w:r w:rsidR="005B2CB2">
        <w:rPr>
          <w:sz w:val="18"/>
          <w:szCs w:val="18"/>
        </w:rPr>
        <w:t>4</w:t>
      </w:r>
      <w:r w:rsidRPr="00363BF0">
        <w:rPr>
          <w:sz w:val="18"/>
          <w:szCs w:val="18"/>
        </w:rPr>
        <w:t xml:space="preserve"> Zeichen inkl. Leerschläge)</w:t>
      </w:r>
    </w:p>
    <w:p w:rsidR="00335CCB" w:rsidRDefault="00335CCB" w:rsidP="00607694"/>
    <w:p w:rsidR="001B1FCD" w:rsidRDefault="001B1FCD" w:rsidP="00607694"/>
    <w:p w:rsidR="001B1FCD" w:rsidRDefault="001B1FCD" w:rsidP="00607694"/>
    <w:p w:rsidR="00C0420B" w:rsidRDefault="00C0420B" w:rsidP="00607694"/>
    <w:p w:rsidR="00FF4CA2" w:rsidRDefault="00FF4CA2" w:rsidP="00207345">
      <w:pPr>
        <w:pStyle w:val="PM-Abschnitt"/>
        <w:spacing w:before="240"/>
        <w:ind w:right="278"/>
        <w:rPr>
          <w:bCs/>
          <w:sz w:val="22"/>
        </w:rPr>
      </w:pPr>
    </w:p>
    <w:p w:rsidR="00FF4CA2" w:rsidRDefault="00FF4CA2" w:rsidP="00207345">
      <w:pPr>
        <w:pStyle w:val="PM-Abschnitt"/>
        <w:spacing w:before="240"/>
        <w:ind w:right="278"/>
        <w:rPr>
          <w:bCs/>
          <w:sz w:val="22"/>
        </w:rPr>
      </w:pPr>
    </w:p>
    <w:p w:rsidR="00FF4CA2" w:rsidRDefault="00FF4CA2" w:rsidP="00207345">
      <w:pPr>
        <w:pStyle w:val="PM-Abschnitt"/>
        <w:spacing w:before="240"/>
        <w:ind w:right="278"/>
        <w:rPr>
          <w:bCs/>
          <w:sz w:val="22"/>
        </w:rPr>
      </w:pPr>
    </w:p>
    <w:p w:rsidR="00D110CE" w:rsidRDefault="00D110CE" w:rsidP="00207345">
      <w:pPr>
        <w:pStyle w:val="PM-Abschnitt"/>
        <w:spacing w:before="240"/>
        <w:ind w:right="278"/>
        <w:rPr>
          <w:bCs/>
          <w:sz w:val="22"/>
        </w:rPr>
      </w:pPr>
    </w:p>
    <w:p w:rsidR="00D110CE" w:rsidRDefault="00D110CE" w:rsidP="00207345">
      <w:pPr>
        <w:pStyle w:val="PM-Abschnitt"/>
        <w:spacing w:before="240"/>
        <w:ind w:right="278"/>
        <w:rPr>
          <w:bCs/>
          <w:sz w:val="22"/>
        </w:rPr>
      </w:pPr>
    </w:p>
    <w:p w:rsidR="00D110CE" w:rsidRDefault="00D110CE" w:rsidP="00207345">
      <w:pPr>
        <w:pStyle w:val="PM-Abschnitt"/>
        <w:spacing w:before="240"/>
        <w:ind w:right="278"/>
        <w:rPr>
          <w:bCs/>
          <w:sz w:val="22"/>
        </w:rPr>
      </w:pPr>
    </w:p>
    <w:p w:rsidR="00D110CE" w:rsidRDefault="00D110CE" w:rsidP="00207345">
      <w:pPr>
        <w:pStyle w:val="PM-Abschnitt"/>
        <w:spacing w:before="240"/>
        <w:ind w:right="278"/>
        <w:rPr>
          <w:bCs/>
          <w:sz w:val="22"/>
        </w:rPr>
      </w:pPr>
    </w:p>
    <w:p w:rsidR="00F2706C" w:rsidRDefault="00F2706C" w:rsidP="00603B65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/>
        <w:ind w:left="0" w:right="4148" w:firstLine="0"/>
        <w:rPr>
          <w:bCs/>
          <w:sz w:val="22"/>
        </w:rPr>
      </w:pPr>
      <w:r>
        <w:rPr>
          <w:bCs/>
          <w:sz w:val="22"/>
        </w:rPr>
        <w:lastRenderedPageBreak/>
        <w:t>Alukon bil</w:t>
      </w:r>
      <w:r w:rsidR="003F030D">
        <w:rPr>
          <w:bCs/>
          <w:sz w:val="22"/>
        </w:rPr>
        <w:t>det in insgesamt 15 B</w:t>
      </w:r>
      <w:r>
        <w:rPr>
          <w:bCs/>
          <w:sz w:val="22"/>
        </w:rPr>
        <w:t>erufen und einem dualen Studiengang aus:</w:t>
      </w:r>
    </w:p>
    <w:p w:rsidR="00673620" w:rsidRDefault="00745177" w:rsidP="00603B65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/>
        <w:ind w:left="0" w:right="4148" w:firstLine="0"/>
        <w:rPr>
          <w:bCs/>
          <w:sz w:val="22"/>
        </w:rPr>
      </w:pPr>
      <w:r>
        <w:rPr>
          <w:noProof/>
        </w:rPr>
        <w:drawing>
          <wp:inline distT="0" distB="0" distL="0" distR="0" wp14:anchorId="011F37BE" wp14:editId="25AA2FF8">
            <wp:extent cx="3733800" cy="2733865"/>
            <wp:effectExtent l="0" t="0" r="0" b="9525"/>
            <wp:docPr id="8" name="Grafik 8" descr="T:\Marketing-Kommunikation\Team PR\PR Tochter-Unternehmen\PR Alukon\PM_final\2017\PM 1705-F Alukon setzt auf qualitative Ausbildung\Hände-IMG_7544a-neu-kle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7\PM 1705-F Alukon setzt auf qualitative Ausbildung\Hände-IMG_7544a-neu-klei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5"/>
                    <a:stretch/>
                  </pic:blipFill>
                  <pic:spPr bwMode="auto">
                    <a:xfrm>
                      <a:off x="0" y="0"/>
                      <a:ext cx="3737898" cy="273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3620" w:rsidRPr="0071118B" w:rsidRDefault="00673620" w:rsidP="00673620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Euro-Industriekaufmann/-frau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Fachlagerist/-in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Fachkraft für Lagerlogistik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Industriekaufmann/-frau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Kaufmann/-frau für Büromanagement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Berufskraftfahrer/-in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Elektroniker/-in für Betriebstechnik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Fachkraft für Metalltechnik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Industriemechaniker/-in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Maschinen- und Anlagenführer/-in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Mechatroniker/-in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Rollladen- und Sonnenschutzmechatroniker/-in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Technische(r) Produktdesigner/-in</w:t>
      </w:r>
    </w:p>
    <w:p w:rsidR="009E6F95" w:rsidRPr="0071118B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Verfahrensmechaniker/-in Beschichtungstechnik</w:t>
      </w:r>
    </w:p>
    <w:p w:rsidR="009E6F95" w:rsidRDefault="009E6F95" w:rsidP="009E6F95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 w:rsidRPr="0071118B">
        <w:rPr>
          <w:b w:val="0"/>
          <w:bCs/>
          <w:sz w:val="22"/>
        </w:rPr>
        <w:t>Werkzeugmechaniker/-in</w:t>
      </w:r>
    </w:p>
    <w:p w:rsidR="00EC0FFE" w:rsidRDefault="004108E0" w:rsidP="00EC0FFE">
      <w:pPr>
        <w:pStyle w:val="PM-Abschnitt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240"/>
        <w:ind w:right="4148"/>
        <w:rPr>
          <w:b w:val="0"/>
          <w:bCs/>
          <w:sz w:val="22"/>
        </w:rPr>
      </w:pPr>
      <w:r>
        <w:rPr>
          <w:b w:val="0"/>
          <w:bCs/>
          <w:sz w:val="22"/>
        </w:rPr>
        <w:t>Industriemechaniker/-in Wirtschaftsingenieur</w:t>
      </w:r>
    </w:p>
    <w:p w:rsidR="00EC0FFE" w:rsidRPr="00EC0FFE" w:rsidRDefault="00EC0FFE" w:rsidP="00EC0FF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755"/>
        </w:tabs>
        <w:spacing w:before="0"/>
        <w:ind w:left="0" w:right="4148" w:firstLine="0"/>
        <w:rPr>
          <w:b w:val="0"/>
          <w:bCs/>
          <w:sz w:val="22"/>
        </w:rPr>
      </w:pPr>
    </w:p>
    <w:p w:rsidR="0024297C" w:rsidRDefault="0024297C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240"/>
        <w:ind w:left="0" w:right="4148" w:firstLine="0"/>
        <w:rPr>
          <w:b w:val="0"/>
          <w:bCs/>
          <w:sz w:val="22"/>
        </w:rPr>
      </w:pPr>
      <w:r>
        <w:rPr>
          <w:b w:val="0"/>
          <w:bCs/>
          <w:sz w:val="22"/>
        </w:rPr>
        <w:lastRenderedPageBreak/>
        <w:t>Weitere Informations- oder Bewerbungsanfragen können an Melanie Hergert, Ausbildungsleiterin bei Alukon, gerichtet werden:</w:t>
      </w:r>
    </w:p>
    <w:p w:rsidR="003A01D5" w:rsidRDefault="003A01D5" w:rsidP="00BD4484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left="0" w:right="4148" w:firstLine="0"/>
        <w:rPr>
          <w:bCs/>
          <w:sz w:val="22"/>
        </w:rPr>
      </w:pPr>
    </w:p>
    <w:p w:rsidR="003A01D5" w:rsidRDefault="003A01D5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right="4148"/>
        <w:rPr>
          <w:bCs/>
          <w:sz w:val="22"/>
        </w:rPr>
      </w:pPr>
      <w:r>
        <w:rPr>
          <w:bCs/>
          <w:sz w:val="22"/>
        </w:rPr>
        <w:t>ALUKON KG</w:t>
      </w:r>
    </w:p>
    <w:p w:rsidR="0024297C" w:rsidRDefault="0024297C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right="4148"/>
        <w:rPr>
          <w:bCs/>
          <w:sz w:val="22"/>
        </w:rPr>
      </w:pPr>
      <w:r>
        <w:rPr>
          <w:bCs/>
          <w:sz w:val="22"/>
        </w:rPr>
        <w:t>Personal- und Ausbildungswesen</w:t>
      </w:r>
    </w:p>
    <w:p w:rsidR="0024297C" w:rsidRDefault="0024297C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right="4148"/>
        <w:rPr>
          <w:bCs/>
          <w:sz w:val="22"/>
        </w:rPr>
      </w:pPr>
      <w:r>
        <w:rPr>
          <w:bCs/>
          <w:sz w:val="22"/>
        </w:rPr>
        <w:t>Melanie Hergert</w:t>
      </w:r>
    </w:p>
    <w:p w:rsidR="0024297C" w:rsidRDefault="0024297C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left="0" w:right="4148" w:firstLine="0"/>
        <w:rPr>
          <w:bCs/>
          <w:sz w:val="22"/>
        </w:rPr>
      </w:pPr>
      <w:r>
        <w:rPr>
          <w:bCs/>
          <w:sz w:val="22"/>
        </w:rPr>
        <w:t>Tel.: 09292 / 950-311</w:t>
      </w:r>
    </w:p>
    <w:p w:rsidR="0024297C" w:rsidRPr="0024297C" w:rsidRDefault="0024297C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right="4148"/>
        <w:rPr>
          <w:bCs/>
          <w:sz w:val="22"/>
        </w:rPr>
      </w:pPr>
      <w:r>
        <w:rPr>
          <w:bCs/>
          <w:sz w:val="22"/>
        </w:rPr>
        <w:t>E-Mail: melanie.hergert@alukon.com</w:t>
      </w:r>
    </w:p>
    <w:p w:rsidR="004108E0" w:rsidRDefault="004108E0" w:rsidP="00A7072E">
      <w:pPr>
        <w:pStyle w:val="PM-Abschnit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1755"/>
        </w:tabs>
        <w:spacing w:before="0"/>
        <w:ind w:right="4148"/>
        <w:rPr>
          <w:bCs/>
          <w:sz w:val="22"/>
        </w:rPr>
      </w:pPr>
    </w:p>
    <w:p w:rsidR="00A7072E" w:rsidRDefault="00A7072E" w:rsidP="00F02A62">
      <w:pPr>
        <w:pStyle w:val="PM-Abschnitt"/>
        <w:spacing w:before="0"/>
        <w:ind w:left="0" w:right="4148" w:firstLine="0"/>
        <w:rPr>
          <w:bCs/>
          <w:sz w:val="22"/>
        </w:rPr>
      </w:pPr>
    </w:p>
    <w:p w:rsidR="00CA5D86" w:rsidRDefault="00CA5D86" w:rsidP="00F02A62">
      <w:pPr>
        <w:pStyle w:val="PM-Abschnitt"/>
        <w:spacing w:before="0"/>
        <w:ind w:left="0" w:right="4148" w:firstLine="0"/>
        <w:rPr>
          <w:bCs/>
          <w:sz w:val="22"/>
        </w:rPr>
      </w:pPr>
    </w:p>
    <w:p w:rsidR="00455A47" w:rsidRDefault="005178D4" w:rsidP="005178D4">
      <w:pPr>
        <w:pStyle w:val="PM-Abschnitt"/>
        <w:tabs>
          <w:tab w:val="left" w:pos="5954"/>
        </w:tabs>
        <w:spacing w:before="0"/>
        <w:ind w:left="0" w:right="4148" w:firstLine="0"/>
        <w:rPr>
          <w:bCs/>
          <w:sz w:val="22"/>
        </w:rPr>
      </w:pPr>
      <w:r>
        <w:rPr>
          <w:bCs/>
          <w:noProof/>
          <w:sz w:val="22"/>
        </w:rPr>
        <w:drawing>
          <wp:inline distT="0" distB="0" distL="0" distR="0" wp14:anchorId="76962BE9" wp14:editId="7A1F7AC8">
            <wp:extent cx="3762375" cy="3046797"/>
            <wp:effectExtent l="19050" t="19050" r="9525" b="20320"/>
            <wp:docPr id="3" name="Grafik 3" descr="T:\Marketing-Kommunikation\Team PR\PR Tochter-Unternehmen\PR Alukon\PM_final\2017\PM 1705-F Alukon setzt auf qualitative Ausbildung\Unbenan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7\PM 1705-F Alukon setzt auf qualitative Ausbildung\Unbenannt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157" cy="30514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02A62" w:rsidRPr="00F02A62" w:rsidRDefault="00F02A62" w:rsidP="00F02A62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:rsidR="00673620" w:rsidRDefault="000F44FF" w:rsidP="00F02A62">
      <w:pPr>
        <w:pStyle w:val="PM-Abschnitt"/>
        <w:spacing w:before="0"/>
        <w:ind w:left="0" w:right="4148" w:firstLine="0"/>
        <w:rPr>
          <w:bCs/>
          <w:sz w:val="22"/>
        </w:rPr>
      </w:pPr>
      <w:r>
        <w:rPr>
          <w:bCs/>
          <w:noProof/>
          <w:sz w:val="22"/>
        </w:rPr>
        <w:drawing>
          <wp:inline distT="0" distB="0" distL="0" distR="0" wp14:anchorId="25EB2691" wp14:editId="49335D58">
            <wp:extent cx="3781425" cy="1601317"/>
            <wp:effectExtent l="0" t="0" r="0" b="0"/>
            <wp:docPr id="1" name="Grafik 1" descr="\\hgroup.intra\user\kschlueter\fr\Desktop\Bilder Ausbildung\Bil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hgroup.intra\user\kschlueter\fr\Desktop\Bilder Ausbildung\Bild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94" cy="1605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620" w:rsidRDefault="00673620" w:rsidP="00FA5C78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:rsidR="00FA5C78" w:rsidRPr="00FA5C78" w:rsidRDefault="0010084A" w:rsidP="00FA5C78">
      <w:pPr>
        <w:pStyle w:val="PM-Abschnitt"/>
        <w:spacing w:before="0"/>
        <w:ind w:left="0" w:right="4148" w:firstLine="0"/>
        <w:rPr>
          <w:b w:val="0"/>
          <w:bCs/>
          <w:sz w:val="22"/>
          <w:szCs w:val="22"/>
        </w:rPr>
      </w:pPr>
      <w:r>
        <w:rPr>
          <w:bCs/>
          <w:sz w:val="22"/>
          <w:szCs w:val="22"/>
        </w:rPr>
        <w:t>Bild 3</w:t>
      </w:r>
      <w:r w:rsidR="00FA5C78">
        <w:rPr>
          <w:bCs/>
          <w:sz w:val="22"/>
          <w:szCs w:val="22"/>
        </w:rPr>
        <w:t xml:space="preserve"> und </w:t>
      </w:r>
      <w:r>
        <w:rPr>
          <w:bCs/>
          <w:sz w:val="22"/>
          <w:szCs w:val="22"/>
        </w:rPr>
        <w:t>4</w:t>
      </w:r>
      <w:r w:rsidR="00FA5C78">
        <w:rPr>
          <w:bCs/>
          <w:sz w:val="22"/>
          <w:szCs w:val="22"/>
        </w:rPr>
        <w:t xml:space="preserve">: </w:t>
      </w:r>
      <w:r w:rsidR="001514B8">
        <w:rPr>
          <w:b w:val="0"/>
          <w:bCs/>
          <w:sz w:val="22"/>
          <w:szCs w:val="22"/>
        </w:rPr>
        <w:t>Mit einer eigenen Facebook-Seite und YouT</w:t>
      </w:r>
      <w:r w:rsidR="001514B8">
        <w:rPr>
          <w:b w:val="0"/>
          <w:bCs/>
          <w:sz w:val="22"/>
          <w:szCs w:val="22"/>
        </w:rPr>
        <w:t>u</w:t>
      </w:r>
      <w:r w:rsidR="001514B8">
        <w:rPr>
          <w:b w:val="0"/>
          <w:bCs/>
          <w:sz w:val="22"/>
          <w:szCs w:val="22"/>
        </w:rPr>
        <w:t xml:space="preserve">be-Videos der Auszubildenden, fördert Alukon den </w:t>
      </w:r>
      <w:r w:rsidR="00BA1433">
        <w:rPr>
          <w:b w:val="0"/>
          <w:bCs/>
          <w:sz w:val="22"/>
          <w:szCs w:val="22"/>
        </w:rPr>
        <w:t xml:space="preserve">direkten </w:t>
      </w:r>
      <w:r w:rsidR="001514B8">
        <w:rPr>
          <w:b w:val="0"/>
          <w:bCs/>
          <w:sz w:val="22"/>
          <w:szCs w:val="22"/>
        </w:rPr>
        <w:t xml:space="preserve">Austausch zwischen </w:t>
      </w:r>
      <w:r w:rsidR="00BA1433">
        <w:rPr>
          <w:b w:val="0"/>
          <w:bCs/>
          <w:sz w:val="22"/>
          <w:szCs w:val="22"/>
        </w:rPr>
        <w:t>den jungen Nachwuchskräften</w:t>
      </w:r>
      <w:r w:rsidR="001514B8">
        <w:rPr>
          <w:b w:val="0"/>
          <w:bCs/>
          <w:sz w:val="22"/>
          <w:szCs w:val="22"/>
        </w:rPr>
        <w:t>.</w:t>
      </w:r>
    </w:p>
    <w:p w:rsidR="00673620" w:rsidRDefault="00673620" w:rsidP="00FD78A0">
      <w:pPr>
        <w:pStyle w:val="PM-Abschnitt"/>
        <w:spacing w:before="0"/>
        <w:ind w:left="0" w:right="4148" w:firstLine="0"/>
        <w:rPr>
          <w:bCs/>
          <w:sz w:val="22"/>
        </w:rPr>
      </w:pPr>
    </w:p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</w:t>
      </w:r>
      <w:r w:rsidR="006676A8">
        <w:rPr>
          <w:bCs/>
          <w:sz w:val="22"/>
        </w:rPr>
        <w:t>lukon</w:t>
      </w:r>
    </w:p>
    <w:p w:rsidR="001B1FCD" w:rsidRPr="00607694" w:rsidRDefault="001B1FCD" w:rsidP="00607694"/>
    <w:sectPr w:rsidR="001B1FCD" w:rsidRPr="00607694" w:rsidSect="00D17415">
      <w:headerReference w:type="default" r:id="rId14"/>
      <w:footerReference w:type="default" r:id="rId15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BE51B6">
      <w:rPr>
        <w:rFonts w:ascii="Arial" w:hAnsi="Arial" w:cs="Arial"/>
        <w:color w:val="808080"/>
        <w:sz w:val="16"/>
        <w:szCs w:val="16"/>
      </w:rPr>
      <w:t xml:space="preserve"> 1705</w:t>
    </w:r>
    <w:r w:rsidR="005252B7">
      <w:rPr>
        <w:rFonts w:ascii="Arial" w:hAnsi="Arial" w:cs="Arial"/>
        <w:color w:val="808080"/>
        <w:sz w:val="16"/>
        <w:szCs w:val="16"/>
      </w:rPr>
      <w:t xml:space="preserve"> Tagespresse</w:t>
    </w:r>
    <w:r w:rsidR="00DE329F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84647B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84647B">
      <w:rPr>
        <w:rFonts w:ascii="Arial" w:hAnsi="Arial" w:cs="Arial"/>
        <w:noProof/>
        <w:color w:val="808080"/>
        <w:sz w:val="16"/>
        <w:szCs w:val="16"/>
      </w:rPr>
      <w:t>4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0C36065D" wp14:editId="0F9EE1A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6" name="Grafi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D444CB0" wp14:editId="203EE789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713210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  <w:r w:rsidRPr="00713210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 xml:space="preserve">Telefon:   </w:t>
                          </w:r>
                          <w:r w:rsidR="008772D3" w:rsidRPr="00713210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+49 5204 915-5764</w:t>
                          </w:r>
                        </w:p>
                        <w:p w:rsidR="00607694" w:rsidRPr="00713210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</w:p>
                        <w:p w:rsidR="00607694" w:rsidRPr="00713210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  <w:r w:rsidRPr="00713210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E-Mail:</w:t>
                          </w:r>
                          <w:r w:rsidRPr="00713210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ab/>
                          </w:r>
                          <w:r w:rsidR="00A961FB" w:rsidRPr="00713210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pr@alukon</w:t>
                          </w:r>
                          <w:r w:rsidRPr="00713210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.com</w:t>
                          </w:r>
                        </w:p>
                        <w:p w:rsidR="00607694" w:rsidRPr="00713210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Lisa </w:t>
                    </w:r>
                    <w:proofErr w:type="spellStart"/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Modest</w:t>
                    </w:r>
                    <w:proofErr w:type="spellEnd"/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Verena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Lambers</w:t>
                    </w:r>
                    <w:proofErr w:type="spellEnd"/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713210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</w:pPr>
                    <w:r w:rsidRPr="00713210"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  <w:t xml:space="preserve">Telefon:   </w:t>
                    </w:r>
                    <w:r w:rsidR="008772D3" w:rsidRPr="00713210"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  <w:t>+49 5204 915-5764</w:t>
                    </w:r>
                  </w:p>
                  <w:p w:rsidR="00607694" w:rsidRPr="00713210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</w:pPr>
                  </w:p>
                  <w:p w:rsidR="00607694" w:rsidRPr="00713210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</w:pPr>
                    <w:r w:rsidRPr="00713210"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  <w:t>E-Mail:</w:t>
                    </w:r>
                    <w:r w:rsidRPr="00713210"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  <w:tab/>
                    </w:r>
                    <w:r w:rsidR="00A961FB" w:rsidRPr="00713210"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  <w:t>pr@alukon</w:t>
                    </w:r>
                    <w:r w:rsidRPr="00713210"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  <w:t>.com</w:t>
                    </w:r>
                  </w:p>
                  <w:p w:rsidR="00607694" w:rsidRPr="00713210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  <w:lang w:val="pl-PL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F43E8C"/>
    <w:multiLevelType w:val="hybridMultilevel"/>
    <w:tmpl w:val="9A46FE0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10E9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BF2"/>
    <w:rsid w:val="00054F1A"/>
    <w:rsid w:val="0005699A"/>
    <w:rsid w:val="00056A05"/>
    <w:rsid w:val="00057438"/>
    <w:rsid w:val="00061B80"/>
    <w:rsid w:val="00061BAA"/>
    <w:rsid w:val="000622E1"/>
    <w:rsid w:val="000625FA"/>
    <w:rsid w:val="00063662"/>
    <w:rsid w:val="00063C02"/>
    <w:rsid w:val="00064F56"/>
    <w:rsid w:val="00065298"/>
    <w:rsid w:val="00065B88"/>
    <w:rsid w:val="00065D4F"/>
    <w:rsid w:val="00066660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3A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3FF3"/>
    <w:rsid w:val="0008458B"/>
    <w:rsid w:val="000858B3"/>
    <w:rsid w:val="00086B36"/>
    <w:rsid w:val="00087F2C"/>
    <w:rsid w:val="00087F86"/>
    <w:rsid w:val="0009034A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04D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3B4"/>
    <w:rsid w:val="000B2B95"/>
    <w:rsid w:val="000B2D19"/>
    <w:rsid w:val="000B31E0"/>
    <w:rsid w:val="000B3284"/>
    <w:rsid w:val="000B36F8"/>
    <w:rsid w:val="000B3ABB"/>
    <w:rsid w:val="000B4107"/>
    <w:rsid w:val="000B4627"/>
    <w:rsid w:val="000B5E3C"/>
    <w:rsid w:val="000B5E6C"/>
    <w:rsid w:val="000B6B35"/>
    <w:rsid w:val="000B6B41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4FF"/>
    <w:rsid w:val="000F490D"/>
    <w:rsid w:val="000F4FF9"/>
    <w:rsid w:val="000F67EA"/>
    <w:rsid w:val="00100150"/>
    <w:rsid w:val="0010084A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1698"/>
    <w:rsid w:val="001119F4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9BB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4B8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6CE0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2A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39EA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6B2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751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6EFE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1D0D"/>
    <w:rsid w:val="002325EA"/>
    <w:rsid w:val="00232772"/>
    <w:rsid w:val="00232E20"/>
    <w:rsid w:val="00233457"/>
    <w:rsid w:val="002344B5"/>
    <w:rsid w:val="00234BB2"/>
    <w:rsid w:val="00234EF4"/>
    <w:rsid w:val="0023517D"/>
    <w:rsid w:val="00235B65"/>
    <w:rsid w:val="00236EAB"/>
    <w:rsid w:val="002375E9"/>
    <w:rsid w:val="00237EC4"/>
    <w:rsid w:val="002404CA"/>
    <w:rsid w:val="0024074C"/>
    <w:rsid w:val="00241C43"/>
    <w:rsid w:val="0024297C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AC0"/>
    <w:rsid w:val="00293CF3"/>
    <w:rsid w:val="00294573"/>
    <w:rsid w:val="00295C5C"/>
    <w:rsid w:val="002960AC"/>
    <w:rsid w:val="00297CE4"/>
    <w:rsid w:val="002A1441"/>
    <w:rsid w:val="002A347B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2D66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3AB2"/>
    <w:rsid w:val="00304A87"/>
    <w:rsid w:val="00304C36"/>
    <w:rsid w:val="003050F8"/>
    <w:rsid w:val="00306C86"/>
    <w:rsid w:val="00306D58"/>
    <w:rsid w:val="003071F2"/>
    <w:rsid w:val="00307234"/>
    <w:rsid w:val="00310002"/>
    <w:rsid w:val="00310E9B"/>
    <w:rsid w:val="00310F76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3AA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6B3E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2738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1D5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5C6B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383C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030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5FE0"/>
    <w:rsid w:val="00406783"/>
    <w:rsid w:val="00406D28"/>
    <w:rsid w:val="004071DB"/>
    <w:rsid w:val="00407561"/>
    <w:rsid w:val="00407D8E"/>
    <w:rsid w:val="004108E0"/>
    <w:rsid w:val="00410ABA"/>
    <w:rsid w:val="00410D8D"/>
    <w:rsid w:val="00410DDA"/>
    <w:rsid w:val="004111A7"/>
    <w:rsid w:val="0041200A"/>
    <w:rsid w:val="004129DD"/>
    <w:rsid w:val="00412C9F"/>
    <w:rsid w:val="00413AE2"/>
    <w:rsid w:val="00413E16"/>
    <w:rsid w:val="00415105"/>
    <w:rsid w:val="004173BB"/>
    <w:rsid w:val="004177DC"/>
    <w:rsid w:val="00420192"/>
    <w:rsid w:val="004217A5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CBF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A47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958"/>
    <w:rsid w:val="00472A55"/>
    <w:rsid w:val="00473EB2"/>
    <w:rsid w:val="00474A20"/>
    <w:rsid w:val="0047593C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3F"/>
    <w:rsid w:val="00483876"/>
    <w:rsid w:val="00483D4F"/>
    <w:rsid w:val="00483FCE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5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0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857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935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8D4"/>
    <w:rsid w:val="00517A72"/>
    <w:rsid w:val="00517AAB"/>
    <w:rsid w:val="00517EB6"/>
    <w:rsid w:val="00520075"/>
    <w:rsid w:val="005203BA"/>
    <w:rsid w:val="0052092F"/>
    <w:rsid w:val="00520B96"/>
    <w:rsid w:val="0052185B"/>
    <w:rsid w:val="00521FF5"/>
    <w:rsid w:val="005222E7"/>
    <w:rsid w:val="0052252D"/>
    <w:rsid w:val="0052441E"/>
    <w:rsid w:val="00524F72"/>
    <w:rsid w:val="005252B7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08F5"/>
    <w:rsid w:val="005414F2"/>
    <w:rsid w:val="00542925"/>
    <w:rsid w:val="005449B9"/>
    <w:rsid w:val="00544D58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168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CB2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2674"/>
    <w:rsid w:val="005C3317"/>
    <w:rsid w:val="005C3762"/>
    <w:rsid w:val="005C460C"/>
    <w:rsid w:val="005C48B1"/>
    <w:rsid w:val="005C49BC"/>
    <w:rsid w:val="005C6182"/>
    <w:rsid w:val="005C6C63"/>
    <w:rsid w:val="005C6D92"/>
    <w:rsid w:val="005C7423"/>
    <w:rsid w:val="005C75E2"/>
    <w:rsid w:val="005C77FD"/>
    <w:rsid w:val="005D0392"/>
    <w:rsid w:val="005D26EC"/>
    <w:rsid w:val="005D34AE"/>
    <w:rsid w:val="005D3605"/>
    <w:rsid w:val="005D4E06"/>
    <w:rsid w:val="005D5D12"/>
    <w:rsid w:val="005D6276"/>
    <w:rsid w:val="005D6496"/>
    <w:rsid w:val="005D64F0"/>
    <w:rsid w:val="005D6DDD"/>
    <w:rsid w:val="005D6DF4"/>
    <w:rsid w:val="005D7046"/>
    <w:rsid w:val="005D72D0"/>
    <w:rsid w:val="005D7DE7"/>
    <w:rsid w:val="005E08ED"/>
    <w:rsid w:val="005E2137"/>
    <w:rsid w:val="005E24FE"/>
    <w:rsid w:val="005E25F2"/>
    <w:rsid w:val="005E2C37"/>
    <w:rsid w:val="005E2D24"/>
    <w:rsid w:val="005E2E0E"/>
    <w:rsid w:val="005E2F34"/>
    <w:rsid w:val="005E350E"/>
    <w:rsid w:val="005E3792"/>
    <w:rsid w:val="005E3FD1"/>
    <w:rsid w:val="005E43C4"/>
    <w:rsid w:val="005E449A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6D99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3B65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02F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259"/>
    <w:rsid w:val="00660563"/>
    <w:rsid w:val="00660D52"/>
    <w:rsid w:val="00661752"/>
    <w:rsid w:val="006618CC"/>
    <w:rsid w:val="00661A0C"/>
    <w:rsid w:val="0066381D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20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0348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171"/>
    <w:rsid w:val="00685A64"/>
    <w:rsid w:val="00686346"/>
    <w:rsid w:val="00686E89"/>
    <w:rsid w:val="0069130F"/>
    <w:rsid w:val="006914C4"/>
    <w:rsid w:val="0069204F"/>
    <w:rsid w:val="006922AD"/>
    <w:rsid w:val="006929B3"/>
    <w:rsid w:val="00693455"/>
    <w:rsid w:val="00694C30"/>
    <w:rsid w:val="00695249"/>
    <w:rsid w:val="00695B3A"/>
    <w:rsid w:val="00697698"/>
    <w:rsid w:val="00697C0D"/>
    <w:rsid w:val="006A024F"/>
    <w:rsid w:val="006A0D4F"/>
    <w:rsid w:val="006A1906"/>
    <w:rsid w:val="006A19F3"/>
    <w:rsid w:val="006A1B35"/>
    <w:rsid w:val="006A1E0C"/>
    <w:rsid w:val="006A33EF"/>
    <w:rsid w:val="006A4800"/>
    <w:rsid w:val="006A4989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8B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769"/>
    <w:rsid w:val="006F7FD5"/>
    <w:rsid w:val="007004E2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18B"/>
    <w:rsid w:val="00711E2E"/>
    <w:rsid w:val="00712257"/>
    <w:rsid w:val="007127D7"/>
    <w:rsid w:val="00713210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2070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5177"/>
    <w:rsid w:val="00746128"/>
    <w:rsid w:val="00746521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CDC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5FFC"/>
    <w:rsid w:val="007B6687"/>
    <w:rsid w:val="007B69CF"/>
    <w:rsid w:val="007B6AC0"/>
    <w:rsid w:val="007B6BEF"/>
    <w:rsid w:val="007B705C"/>
    <w:rsid w:val="007B7557"/>
    <w:rsid w:val="007C066D"/>
    <w:rsid w:val="007C0751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A8D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066D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1678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47B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422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8E4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2F73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3EF"/>
    <w:rsid w:val="008D564A"/>
    <w:rsid w:val="008D58F8"/>
    <w:rsid w:val="008D67FD"/>
    <w:rsid w:val="008D6E3C"/>
    <w:rsid w:val="008D7EF1"/>
    <w:rsid w:val="008E04E0"/>
    <w:rsid w:val="008E096C"/>
    <w:rsid w:val="008E0D82"/>
    <w:rsid w:val="008E10C2"/>
    <w:rsid w:val="008E1213"/>
    <w:rsid w:val="008E1D7A"/>
    <w:rsid w:val="008E25BD"/>
    <w:rsid w:val="008E29A3"/>
    <w:rsid w:val="008E2BB6"/>
    <w:rsid w:val="008E2F04"/>
    <w:rsid w:val="008E2FD3"/>
    <w:rsid w:val="008E346B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06D5"/>
    <w:rsid w:val="008F1099"/>
    <w:rsid w:val="008F1F2F"/>
    <w:rsid w:val="008F20B4"/>
    <w:rsid w:val="008F242B"/>
    <w:rsid w:val="008F2CA5"/>
    <w:rsid w:val="008F34A3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5956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E05"/>
    <w:rsid w:val="00936F8F"/>
    <w:rsid w:val="009410AC"/>
    <w:rsid w:val="0094154C"/>
    <w:rsid w:val="00941791"/>
    <w:rsid w:val="00942137"/>
    <w:rsid w:val="0094224A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87607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256"/>
    <w:rsid w:val="009A46E6"/>
    <w:rsid w:val="009A4CD0"/>
    <w:rsid w:val="009A667F"/>
    <w:rsid w:val="009A72E3"/>
    <w:rsid w:val="009A7669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39DC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440"/>
    <w:rsid w:val="009E17D3"/>
    <w:rsid w:val="009E1B07"/>
    <w:rsid w:val="009E239C"/>
    <w:rsid w:val="009E30A4"/>
    <w:rsid w:val="009E3A3C"/>
    <w:rsid w:val="009E3C32"/>
    <w:rsid w:val="009E42F2"/>
    <w:rsid w:val="009E584A"/>
    <w:rsid w:val="009E6251"/>
    <w:rsid w:val="009E6F95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1813"/>
    <w:rsid w:val="00A424EA"/>
    <w:rsid w:val="00A42C18"/>
    <w:rsid w:val="00A439C6"/>
    <w:rsid w:val="00A4476E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04A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67DA2"/>
    <w:rsid w:val="00A7072E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2E6D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59D"/>
    <w:rsid w:val="00AB37D7"/>
    <w:rsid w:val="00AB3C07"/>
    <w:rsid w:val="00AB407C"/>
    <w:rsid w:val="00AB5132"/>
    <w:rsid w:val="00AB534D"/>
    <w:rsid w:val="00AB635D"/>
    <w:rsid w:val="00AB64D1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0CC9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4EA8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391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48C"/>
    <w:rsid w:val="00B745A4"/>
    <w:rsid w:val="00B746CC"/>
    <w:rsid w:val="00B75953"/>
    <w:rsid w:val="00B761D1"/>
    <w:rsid w:val="00B766FA"/>
    <w:rsid w:val="00B76887"/>
    <w:rsid w:val="00B7748E"/>
    <w:rsid w:val="00B77716"/>
    <w:rsid w:val="00B817AB"/>
    <w:rsid w:val="00B817E8"/>
    <w:rsid w:val="00B82B1B"/>
    <w:rsid w:val="00B83A96"/>
    <w:rsid w:val="00B83B14"/>
    <w:rsid w:val="00B859A3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1433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484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51B6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5978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20B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1B79"/>
    <w:rsid w:val="00C23254"/>
    <w:rsid w:val="00C23E21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833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1B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BDC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4C91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85B"/>
    <w:rsid w:val="00C91E0A"/>
    <w:rsid w:val="00C9227C"/>
    <w:rsid w:val="00C922A1"/>
    <w:rsid w:val="00C9317A"/>
    <w:rsid w:val="00C93F28"/>
    <w:rsid w:val="00C94ED3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5D86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5AD3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4D7B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0CE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207"/>
    <w:rsid w:val="00D4341C"/>
    <w:rsid w:val="00D44440"/>
    <w:rsid w:val="00D451D6"/>
    <w:rsid w:val="00D458EC"/>
    <w:rsid w:val="00D463F1"/>
    <w:rsid w:val="00D4686E"/>
    <w:rsid w:val="00D50767"/>
    <w:rsid w:val="00D50CB2"/>
    <w:rsid w:val="00D510CF"/>
    <w:rsid w:val="00D515B5"/>
    <w:rsid w:val="00D5255A"/>
    <w:rsid w:val="00D52EED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0C4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435"/>
    <w:rsid w:val="00D835FF"/>
    <w:rsid w:val="00D83F87"/>
    <w:rsid w:val="00D86908"/>
    <w:rsid w:val="00D87479"/>
    <w:rsid w:val="00D875DF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841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AA8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692"/>
    <w:rsid w:val="00DD6BC1"/>
    <w:rsid w:val="00DD74A9"/>
    <w:rsid w:val="00DD7B21"/>
    <w:rsid w:val="00DE1354"/>
    <w:rsid w:val="00DE20EF"/>
    <w:rsid w:val="00DE21F0"/>
    <w:rsid w:val="00DE2A48"/>
    <w:rsid w:val="00DE31A3"/>
    <w:rsid w:val="00DE329F"/>
    <w:rsid w:val="00DE352B"/>
    <w:rsid w:val="00DE4E5F"/>
    <w:rsid w:val="00DE586E"/>
    <w:rsid w:val="00DE64CD"/>
    <w:rsid w:val="00DE6DBB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2F75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1E6"/>
    <w:rsid w:val="00E1387C"/>
    <w:rsid w:val="00E138DF"/>
    <w:rsid w:val="00E14367"/>
    <w:rsid w:val="00E1559B"/>
    <w:rsid w:val="00E16079"/>
    <w:rsid w:val="00E163AC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0FC4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5D91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5AB0"/>
    <w:rsid w:val="00EB659C"/>
    <w:rsid w:val="00EB7186"/>
    <w:rsid w:val="00EC0FFE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6EE7"/>
    <w:rsid w:val="00ED746F"/>
    <w:rsid w:val="00ED7BE1"/>
    <w:rsid w:val="00ED7FBA"/>
    <w:rsid w:val="00EE1B8C"/>
    <w:rsid w:val="00EE1D54"/>
    <w:rsid w:val="00EE2ABB"/>
    <w:rsid w:val="00EE2BBA"/>
    <w:rsid w:val="00EE3202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2"/>
    <w:rsid w:val="00F02A6A"/>
    <w:rsid w:val="00F03D2F"/>
    <w:rsid w:val="00F04048"/>
    <w:rsid w:val="00F04BFC"/>
    <w:rsid w:val="00F054EF"/>
    <w:rsid w:val="00F05B79"/>
    <w:rsid w:val="00F05C2E"/>
    <w:rsid w:val="00F05C76"/>
    <w:rsid w:val="00F06574"/>
    <w:rsid w:val="00F07654"/>
    <w:rsid w:val="00F07EE3"/>
    <w:rsid w:val="00F102F7"/>
    <w:rsid w:val="00F10CF1"/>
    <w:rsid w:val="00F1162E"/>
    <w:rsid w:val="00F11732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06C"/>
    <w:rsid w:val="00F27ECF"/>
    <w:rsid w:val="00F30AAC"/>
    <w:rsid w:val="00F30B24"/>
    <w:rsid w:val="00F31079"/>
    <w:rsid w:val="00F320A1"/>
    <w:rsid w:val="00F32565"/>
    <w:rsid w:val="00F32C92"/>
    <w:rsid w:val="00F32E97"/>
    <w:rsid w:val="00F33554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10A3"/>
    <w:rsid w:val="00F620A0"/>
    <w:rsid w:val="00F62DAE"/>
    <w:rsid w:val="00F639E9"/>
    <w:rsid w:val="00F63BF7"/>
    <w:rsid w:val="00F642E5"/>
    <w:rsid w:val="00F64917"/>
    <w:rsid w:val="00F65C73"/>
    <w:rsid w:val="00F66147"/>
    <w:rsid w:val="00F70040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2DC8"/>
    <w:rsid w:val="00FA3001"/>
    <w:rsid w:val="00FA309A"/>
    <w:rsid w:val="00FA4004"/>
    <w:rsid w:val="00FA50DE"/>
    <w:rsid w:val="00FA5158"/>
    <w:rsid w:val="00FA55E2"/>
    <w:rsid w:val="00FA5C78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C7FCF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D78A0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CA2"/>
    <w:rsid w:val="00FF4E8A"/>
    <w:rsid w:val="00FF4FB3"/>
    <w:rsid w:val="00FF52AE"/>
    <w:rsid w:val="00FF5A8C"/>
    <w:rsid w:val="00FF6121"/>
    <w:rsid w:val="00FF64F6"/>
    <w:rsid w:val="00FF73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48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673620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DE6DB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673620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DE6D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://www.alukon.com/karrier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61FFAA-7864-4779-BE0D-F80D6A789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C7A00939</Template>
  <TotalTime>0</TotalTime>
  <Pages>4</Pages>
  <Words>518</Words>
  <Characters>3896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4406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188</cp:revision>
  <cp:lastPrinted>2017-04-03T09:19:00Z</cp:lastPrinted>
  <dcterms:created xsi:type="dcterms:W3CDTF">2015-05-20T11:59:00Z</dcterms:created>
  <dcterms:modified xsi:type="dcterms:W3CDTF">2017-04-03T09:19:00Z</dcterms:modified>
</cp:coreProperties>
</file>